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5411" w:rsidRPr="002004A9" w:rsidRDefault="000009ED" w:rsidP="00342EF2">
      <w:pPr>
        <w:keepNext/>
        <w:spacing w:line="360" w:lineRule="auto"/>
        <w:outlineLvl w:val="0"/>
        <w:rPr>
          <w:b/>
          <w:bCs/>
          <w:sz w:val="22"/>
          <w:szCs w:val="22"/>
        </w:rPr>
      </w:pPr>
      <w:r w:rsidRPr="002004A9">
        <w:rPr>
          <w:b/>
          <w:bCs/>
          <w:sz w:val="22"/>
          <w:szCs w:val="22"/>
        </w:rPr>
        <w:t xml:space="preserve">ПРОЕКТ </w:t>
      </w:r>
      <w:r w:rsidR="00907117" w:rsidRPr="002004A9">
        <w:rPr>
          <w:b/>
          <w:bCs/>
          <w:sz w:val="22"/>
          <w:szCs w:val="22"/>
        </w:rPr>
        <w:t>ДОГОВОРА</w:t>
      </w:r>
      <w:r w:rsidR="002E43AC">
        <w:rPr>
          <w:b/>
          <w:bCs/>
          <w:sz w:val="22"/>
          <w:szCs w:val="22"/>
        </w:rPr>
        <w:t>. Раздел № 7.</w:t>
      </w:r>
      <w:r w:rsidR="00342EF2" w:rsidRPr="002004A9">
        <w:rPr>
          <w:b/>
          <w:bCs/>
          <w:sz w:val="22"/>
          <w:szCs w:val="22"/>
        </w:rPr>
        <w:tab/>
      </w:r>
      <w:r w:rsidR="00342EF2" w:rsidRPr="002004A9">
        <w:rPr>
          <w:b/>
          <w:bCs/>
          <w:sz w:val="22"/>
          <w:szCs w:val="22"/>
        </w:rPr>
        <w:tab/>
      </w:r>
      <w:r w:rsidR="00907117" w:rsidRPr="002004A9">
        <w:rPr>
          <w:b/>
          <w:bCs/>
          <w:sz w:val="22"/>
          <w:szCs w:val="22"/>
        </w:rPr>
        <w:t xml:space="preserve">    </w:t>
      </w:r>
      <w:r w:rsidR="007474DC" w:rsidRPr="002004A9">
        <w:rPr>
          <w:b/>
          <w:bCs/>
          <w:sz w:val="22"/>
          <w:szCs w:val="22"/>
        </w:rPr>
        <w:t xml:space="preserve">       </w:t>
      </w:r>
      <w:r w:rsidR="00907117" w:rsidRPr="002004A9">
        <w:rPr>
          <w:b/>
          <w:bCs/>
          <w:sz w:val="22"/>
          <w:szCs w:val="22"/>
        </w:rPr>
        <w:t xml:space="preserve">  </w:t>
      </w:r>
      <w:r w:rsidR="003D5411" w:rsidRPr="002004A9">
        <w:rPr>
          <w:rStyle w:val="FontStyle86"/>
          <w:rFonts w:ascii="Times New Roman" w:hAnsi="Times New Roman" w:cs="Times New Roman"/>
        </w:rPr>
        <w:t>к конкурсной документации №</w:t>
      </w:r>
      <w:r w:rsidR="008E3F38">
        <w:rPr>
          <w:rStyle w:val="FontStyle86"/>
          <w:rFonts w:ascii="Times New Roman" w:hAnsi="Times New Roman" w:cs="Times New Roman"/>
        </w:rPr>
        <w:t xml:space="preserve"> </w:t>
      </w:r>
      <w:r w:rsidR="006F6E61">
        <w:rPr>
          <w:rStyle w:val="FontStyle86"/>
          <w:rFonts w:ascii="Times New Roman" w:hAnsi="Times New Roman" w:cs="Times New Roman"/>
        </w:rPr>
        <w:t>4</w:t>
      </w:r>
      <w:r w:rsidR="003D5411" w:rsidRPr="002004A9">
        <w:rPr>
          <w:rStyle w:val="FontStyle86"/>
          <w:rFonts w:ascii="Times New Roman" w:hAnsi="Times New Roman" w:cs="Times New Roman"/>
        </w:rPr>
        <w:t>-Э</w:t>
      </w:r>
      <w:proofErr w:type="gramStart"/>
      <w:r w:rsidR="003D5411" w:rsidRPr="002004A9">
        <w:rPr>
          <w:rStyle w:val="FontStyle86"/>
          <w:rFonts w:ascii="Times New Roman" w:hAnsi="Times New Roman" w:cs="Times New Roman"/>
        </w:rPr>
        <w:t>К(</w:t>
      </w:r>
      <w:proofErr w:type="gramEnd"/>
      <w:r w:rsidR="003D5411" w:rsidRPr="002004A9">
        <w:rPr>
          <w:rStyle w:val="FontStyle86"/>
          <w:rFonts w:ascii="Times New Roman" w:hAnsi="Times New Roman" w:cs="Times New Roman"/>
        </w:rPr>
        <w:t>СМСП)/202</w:t>
      </w:r>
      <w:r w:rsidR="00081CA7">
        <w:rPr>
          <w:rStyle w:val="FontStyle86"/>
          <w:rFonts w:ascii="Times New Roman" w:hAnsi="Times New Roman" w:cs="Times New Roman"/>
        </w:rPr>
        <w:t>6</w:t>
      </w:r>
    </w:p>
    <w:p w:rsidR="003D5411" w:rsidRPr="00BA0BA5" w:rsidRDefault="003D5411" w:rsidP="00907117">
      <w:pPr>
        <w:jc w:val="right"/>
        <w:rPr>
          <w:b/>
          <w:bCs/>
          <w:sz w:val="22"/>
          <w:szCs w:val="22"/>
        </w:rPr>
      </w:pPr>
      <w:r w:rsidRPr="00BA0BA5">
        <w:rPr>
          <w:b/>
          <w:sz w:val="22"/>
          <w:szCs w:val="22"/>
        </w:rPr>
        <w:t>(Лот №</w:t>
      </w:r>
      <w:r w:rsidR="00E46A7D" w:rsidRPr="00BA0BA5">
        <w:rPr>
          <w:b/>
          <w:sz w:val="22"/>
          <w:szCs w:val="22"/>
        </w:rPr>
        <w:t>3</w:t>
      </w:r>
      <w:r w:rsidRPr="00BA0BA5">
        <w:rPr>
          <w:b/>
          <w:sz w:val="22"/>
          <w:szCs w:val="22"/>
        </w:rPr>
        <w:t>)</w:t>
      </w:r>
    </w:p>
    <w:p w:rsidR="000009ED" w:rsidRPr="00BA0BA5" w:rsidRDefault="000009ED" w:rsidP="00DD2B78">
      <w:pPr>
        <w:pStyle w:val="11"/>
        <w:suppressAutoHyphens/>
        <w:rPr>
          <w:sz w:val="22"/>
          <w:szCs w:val="22"/>
        </w:rPr>
      </w:pPr>
    </w:p>
    <w:p w:rsidR="007315E2" w:rsidRPr="00BA0BA5" w:rsidRDefault="007315E2" w:rsidP="00DD2B78">
      <w:pPr>
        <w:pStyle w:val="11"/>
        <w:suppressAutoHyphens/>
        <w:rPr>
          <w:sz w:val="23"/>
          <w:szCs w:val="23"/>
        </w:rPr>
      </w:pPr>
    </w:p>
    <w:p w:rsidR="00DD2B78" w:rsidRPr="00BA0BA5" w:rsidRDefault="00DD2B78" w:rsidP="00DD2B78">
      <w:pPr>
        <w:pStyle w:val="11"/>
        <w:suppressAutoHyphens/>
        <w:rPr>
          <w:sz w:val="23"/>
          <w:szCs w:val="23"/>
        </w:rPr>
      </w:pPr>
      <w:r w:rsidRPr="00BA0BA5">
        <w:rPr>
          <w:sz w:val="23"/>
          <w:szCs w:val="23"/>
        </w:rPr>
        <w:t>ДОГОВОР  ПОДРЯДА  №</w:t>
      </w:r>
      <w:r w:rsidR="000D294D" w:rsidRPr="00BA0BA5">
        <w:rPr>
          <w:sz w:val="23"/>
          <w:szCs w:val="23"/>
        </w:rPr>
        <w:t xml:space="preserve"> </w:t>
      </w:r>
      <w:r w:rsidR="00907117" w:rsidRPr="00BA0BA5">
        <w:rPr>
          <w:sz w:val="23"/>
          <w:szCs w:val="23"/>
        </w:rPr>
        <w:t>________/Р-202</w:t>
      </w:r>
      <w:r w:rsidR="00081CA7" w:rsidRPr="00BA0BA5">
        <w:rPr>
          <w:sz w:val="23"/>
          <w:szCs w:val="23"/>
        </w:rPr>
        <w:t>6</w:t>
      </w:r>
      <w:r w:rsidR="00907117" w:rsidRPr="00BA0BA5">
        <w:rPr>
          <w:sz w:val="23"/>
          <w:szCs w:val="23"/>
        </w:rPr>
        <w:t>.__________</w:t>
      </w:r>
    </w:p>
    <w:p w:rsidR="00342EF2" w:rsidRPr="00BA0BA5" w:rsidRDefault="00342EF2" w:rsidP="00DD2B78">
      <w:pPr>
        <w:pStyle w:val="11"/>
        <w:suppressAutoHyphens/>
        <w:rPr>
          <w:sz w:val="23"/>
          <w:szCs w:val="23"/>
        </w:rPr>
      </w:pPr>
    </w:p>
    <w:p w:rsidR="00DD2B78" w:rsidRPr="00BA0BA5" w:rsidRDefault="00DD2B78" w:rsidP="00DD2B78">
      <w:pPr>
        <w:rPr>
          <w:b/>
          <w:sz w:val="23"/>
          <w:szCs w:val="23"/>
        </w:rPr>
      </w:pPr>
    </w:p>
    <w:p w:rsidR="00DD2B78" w:rsidRPr="00BA0BA5" w:rsidRDefault="00DD2B78" w:rsidP="00DD2B78">
      <w:pPr>
        <w:rPr>
          <w:sz w:val="23"/>
          <w:szCs w:val="23"/>
        </w:rPr>
      </w:pPr>
      <w:r w:rsidRPr="00BA0BA5">
        <w:rPr>
          <w:sz w:val="23"/>
          <w:szCs w:val="23"/>
        </w:rPr>
        <w:t xml:space="preserve">      г. Нижневартовск</w:t>
      </w:r>
      <w:r w:rsidR="00342EF2" w:rsidRPr="00BA0BA5">
        <w:rPr>
          <w:sz w:val="23"/>
          <w:szCs w:val="23"/>
        </w:rPr>
        <w:tab/>
      </w:r>
      <w:r w:rsidR="00342EF2" w:rsidRPr="00BA0BA5">
        <w:rPr>
          <w:sz w:val="23"/>
          <w:szCs w:val="23"/>
        </w:rPr>
        <w:tab/>
      </w:r>
      <w:r w:rsidR="00342EF2" w:rsidRPr="00BA0BA5">
        <w:rPr>
          <w:sz w:val="23"/>
          <w:szCs w:val="23"/>
        </w:rPr>
        <w:tab/>
      </w:r>
      <w:r w:rsidR="00342EF2" w:rsidRPr="00BA0BA5">
        <w:rPr>
          <w:sz w:val="23"/>
          <w:szCs w:val="23"/>
        </w:rPr>
        <w:tab/>
      </w:r>
      <w:r w:rsidR="00342EF2" w:rsidRPr="00BA0BA5">
        <w:rPr>
          <w:sz w:val="23"/>
          <w:szCs w:val="23"/>
        </w:rPr>
        <w:tab/>
      </w:r>
      <w:r w:rsidR="00342EF2" w:rsidRPr="00BA0BA5">
        <w:rPr>
          <w:sz w:val="23"/>
          <w:szCs w:val="23"/>
        </w:rPr>
        <w:tab/>
      </w:r>
      <w:r w:rsidR="00342EF2" w:rsidRPr="00BA0BA5">
        <w:rPr>
          <w:sz w:val="23"/>
          <w:szCs w:val="23"/>
        </w:rPr>
        <w:tab/>
        <w:t xml:space="preserve">       </w:t>
      </w:r>
      <w:r w:rsidR="00BC003C" w:rsidRPr="00BA0BA5">
        <w:rPr>
          <w:sz w:val="23"/>
          <w:szCs w:val="23"/>
        </w:rPr>
        <w:t xml:space="preserve">         </w:t>
      </w:r>
      <w:r w:rsidRPr="00BA0BA5">
        <w:rPr>
          <w:sz w:val="23"/>
          <w:szCs w:val="23"/>
        </w:rPr>
        <w:t>«____» ________20</w:t>
      </w:r>
      <w:r w:rsidR="001F01CB" w:rsidRPr="00BA0BA5">
        <w:rPr>
          <w:sz w:val="23"/>
          <w:szCs w:val="23"/>
        </w:rPr>
        <w:t>2</w:t>
      </w:r>
      <w:r w:rsidR="008E3F38" w:rsidRPr="00BA0BA5">
        <w:rPr>
          <w:sz w:val="23"/>
          <w:szCs w:val="23"/>
        </w:rPr>
        <w:t>6</w:t>
      </w:r>
      <w:r w:rsidR="001F01CB" w:rsidRPr="00BA0BA5">
        <w:rPr>
          <w:sz w:val="23"/>
          <w:szCs w:val="23"/>
        </w:rPr>
        <w:t xml:space="preserve"> </w:t>
      </w:r>
      <w:r w:rsidRPr="00BA0BA5">
        <w:rPr>
          <w:sz w:val="23"/>
          <w:szCs w:val="23"/>
        </w:rPr>
        <w:t>г.</w:t>
      </w:r>
    </w:p>
    <w:p w:rsidR="00DD2B78" w:rsidRPr="00BA0BA5" w:rsidRDefault="00DD2B78" w:rsidP="00FE0FB5">
      <w:pPr>
        <w:rPr>
          <w:b/>
          <w:sz w:val="23"/>
          <w:szCs w:val="23"/>
        </w:rPr>
      </w:pPr>
      <w:r w:rsidRPr="00BA0BA5">
        <w:rPr>
          <w:b/>
          <w:sz w:val="23"/>
          <w:szCs w:val="23"/>
        </w:rPr>
        <w:t xml:space="preserve"> </w:t>
      </w:r>
    </w:p>
    <w:p w:rsidR="00DD2B78" w:rsidRPr="00BA0BA5" w:rsidRDefault="00DD2B78" w:rsidP="009D5D6F">
      <w:pPr>
        <w:suppressAutoHyphens/>
        <w:ind w:firstLine="567"/>
        <w:jc w:val="both"/>
        <w:rPr>
          <w:b/>
          <w:bCs/>
          <w:sz w:val="23"/>
          <w:szCs w:val="23"/>
        </w:rPr>
      </w:pPr>
      <w:r w:rsidRPr="00BA0BA5">
        <w:rPr>
          <w:b/>
          <w:bCs/>
          <w:sz w:val="23"/>
          <w:szCs w:val="23"/>
        </w:rPr>
        <w:t>Акционерное общество «Черногорэнерго» (АО «Черногорэнерго»)</w:t>
      </w:r>
      <w:r w:rsidRPr="00BA0BA5">
        <w:rPr>
          <w:sz w:val="23"/>
          <w:szCs w:val="23"/>
        </w:rPr>
        <w:t xml:space="preserve">, именуемое в дальнейшем </w:t>
      </w:r>
      <w:r w:rsidRPr="00BA0BA5">
        <w:rPr>
          <w:b/>
          <w:sz w:val="23"/>
          <w:szCs w:val="23"/>
        </w:rPr>
        <w:t>«Заказчик»</w:t>
      </w:r>
      <w:r w:rsidRPr="00BA0BA5">
        <w:rPr>
          <w:sz w:val="23"/>
          <w:szCs w:val="23"/>
        </w:rPr>
        <w:t xml:space="preserve">, в лице </w:t>
      </w:r>
      <w:r w:rsidR="006F6E61">
        <w:rPr>
          <w:sz w:val="23"/>
          <w:szCs w:val="23"/>
        </w:rPr>
        <w:t>__________</w:t>
      </w:r>
      <w:r w:rsidRPr="00BA0BA5">
        <w:rPr>
          <w:sz w:val="23"/>
          <w:szCs w:val="23"/>
        </w:rPr>
        <w:t>, действующ</w:t>
      </w:r>
      <w:r w:rsidR="00A67F23" w:rsidRPr="00BA0BA5">
        <w:rPr>
          <w:sz w:val="23"/>
          <w:szCs w:val="23"/>
        </w:rPr>
        <w:t>е</w:t>
      </w:r>
      <w:r w:rsidR="000009ED" w:rsidRPr="00BA0BA5">
        <w:rPr>
          <w:sz w:val="23"/>
          <w:szCs w:val="23"/>
        </w:rPr>
        <w:t>й</w:t>
      </w:r>
      <w:r w:rsidRPr="00BA0BA5">
        <w:rPr>
          <w:sz w:val="23"/>
          <w:szCs w:val="23"/>
        </w:rPr>
        <w:t xml:space="preserve"> на основании </w:t>
      </w:r>
      <w:r w:rsidR="006F6E61">
        <w:rPr>
          <w:sz w:val="23"/>
          <w:szCs w:val="23"/>
        </w:rPr>
        <w:t>________</w:t>
      </w:r>
      <w:r w:rsidRPr="00BA0BA5">
        <w:rPr>
          <w:sz w:val="23"/>
          <w:szCs w:val="23"/>
        </w:rPr>
        <w:t xml:space="preserve"> с одной стороны, и</w:t>
      </w:r>
      <w:r w:rsidRPr="00BA0BA5">
        <w:rPr>
          <w:b/>
          <w:bCs/>
          <w:sz w:val="23"/>
          <w:szCs w:val="23"/>
        </w:rPr>
        <w:t xml:space="preserve"> </w:t>
      </w:r>
    </w:p>
    <w:p w:rsidR="001519F3" w:rsidRPr="00BA0BA5" w:rsidRDefault="000009ED" w:rsidP="00342EF2">
      <w:pPr>
        <w:suppressAutoHyphens/>
        <w:ind w:firstLine="567"/>
        <w:jc w:val="both"/>
        <w:rPr>
          <w:sz w:val="23"/>
          <w:szCs w:val="23"/>
        </w:rPr>
      </w:pPr>
      <w:proofErr w:type="gramStart"/>
      <w:r w:rsidRPr="00BA0BA5">
        <w:rPr>
          <w:b/>
          <w:sz w:val="23"/>
          <w:szCs w:val="23"/>
        </w:rPr>
        <w:t>____________________________________________________</w:t>
      </w:r>
      <w:r w:rsidR="001851AA" w:rsidRPr="00BA0BA5">
        <w:rPr>
          <w:b/>
          <w:sz w:val="23"/>
          <w:szCs w:val="23"/>
        </w:rPr>
        <w:t>________</w:t>
      </w:r>
      <w:r w:rsidRPr="00BA0BA5">
        <w:rPr>
          <w:b/>
          <w:sz w:val="23"/>
          <w:szCs w:val="23"/>
        </w:rPr>
        <w:t>______</w:t>
      </w:r>
      <w:r w:rsidR="0055677C" w:rsidRPr="00BA0BA5">
        <w:rPr>
          <w:b/>
          <w:sz w:val="23"/>
          <w:szCs w:val="23"/>
        </w:rPr>
        <w:t>,</w:t>
      </w:r>
      <w:r w:rsidR="0055677C" w:rsidRPr="00BA0BA5">
        <w:rPr>
          <w:sz w:val="23"/>
          <w:szCs w:val="23"/>
        </w:rPr>
        <w:t xml:space="preserve"> именуемый в дальнейшем </w:t>
      </w:r>
      <w:r w:rsidR="0055677C" w:rsidRPr="00BA0BA5">
        <w:rPr>
          <w:b/>
          <w:sz w:val="23"/>
          <w:szCs w:val="23"/>
        </w:rPr>
        <w:t>«Подрядчик»</w:t>
      </w:r>
      <w:r w:rsidR="0055677C" w:rsidRPr="00BA0BA5">
        <w:rPr>
          <w:sz w:val="23"/>
          <w:szCs w:val="23"/>
        </w:rPr>
        <w:t xml:space="preserve">, действующий на основании </w:t>
      </w:r>
      <w:r w:rsidR="001851AA" w:rsidRPr="00BA0BA5">
        <w:rPr>
          <w:sz w:val="23"/>
          <w:szCs w:val="23"/>
        </w:rPr>
        <w:t>______</w:t>
      </w:r>
      <w:r w:rsidRPr="00BA0BA5">
        <w:rPr>
          <w:sz w:val="23"/>
          <w:szCs w:val="23"/>
        </w:rPr>
        <w:t>_____________________</w:t>
      </w:r>
      <w:r w:rsidR="0055677C" w:rsidRPr="00BA0BA5">
        <w:rPr>
          <w:sz w:val="23"/>
          <w:szCs w:val="23"/>
        </w:rPr>
        <w:t xml:space="preserve">, с другой стороны, вместе именуемые «Стороны», </w:t>
      </w:r>
      <w:r w:rsidR="00DD2B78" w:rsidRPr="00BA0BA5">
        <w:rPr>
          <w:sz w:val="23"/>
          <w:szCs w:val="23"/>
        </w:rPr>
        <w:t xml:space="preserve"> а по отдельности – «Сторона», </w:t>
      </w:r>
      <w:r w:rsidR="001519F3" w:rsidRPr="00BA0BA5">
        <w:rPr>
          <w:sz w:val="23"/>
          <w:szCs w:val="23"/>
        </w:rPr>
        <w:t>на основании Протокола  №_______ от ____________ ______________________________</w:t>
      </w:r>
      <w:r w:rsidR="001851AA" w:rsidRPr="00BA0BA5">
        <w:rPr>
          <w:sz w:val="23"/>
          <w:szCs w:val="23"/>
        </w:rPr>
        <w:t xml:space="preserve"> </w:t>
      </w:r>
      <w:r w:rsidR="001519F3" w:rsidRPr="00BA0BA5">
        <w:rPr>
          <w:sz w:val="23"/>
          <w:szCs w:val="23"/>
        </w:rPr>
        <w:t>(Лот №</w:t>
      </w:r>
      <w:r w:rsidR="00E46A7D" w:rsidRPr="00BA0BA5">
        <w:rPr>
          <w:sz w:val="23"/>
          <w:szCs w:val="23"/>
        </w:rPr>
        <w:t>3</w:t>
      </w:r>
      <w:r w:rsidR="001519F3" w:rsidRPr="00BA0BA5">
        <w:rPr>
          <w:sz w:val="23"/>
          <w:szCs w:val="23"/>
        </w:rPr>
        <w:t>), заключили настоящий договор о нижеследующем</w:t>
      </w:r>
      <w:r w:rsidR="00CA6746" w:rsidRPr="00BA0BA5">
        <w:rPr>
          <w:sz w:val="23"/>
          <w:szCs w:val="23"/>
        </w:rPr>
        <w:t>, далее «Договор»</w:t>
      </w:r>
      <w:r w:rsidR="002E43AC" w:rsidRPr="00BA0BA5">
        <w:rPr>
          <w:sz w:val="23"/>
          <w:szCs w:val="23"/>
        </w:rPr>
        <w:t>:</w:t>
      </w:r>
      <w:proofErr w:type="gramEnd"/>
    </w:p>
    <w:p w:rsidR="00F47388" w:rsidRPr="00BA0BA5" w:rsidRDefault="00F47388" w:rsidP="009D5D6F">
      <w:pPr>
        <w:suppressAutoHyphens/>
        <w:ind w:firstLine="720"/>
        <w:jc w:val="both"/>
        <w:rPr>
          <w:sz w:val="23"/>
          <w:szCs w:val="23"/>
        </w:rPr>
      </w:pPr>
    </w:p>
    <w:p w:rsidR="005915BA" w:rsidRPr="00BA0BA5" w:rsidRDefault="0093164A" w:rsidP="009D5D6F">
      <w:pPr>
        <w:numPr>
          <w:ilvl w:val="0"/>
          <w:numId w:val="5"/>
        </w:numPr>
        <w:tabs>
          <w:tab w:val="left" w:pos="284"/>
        </w:tabs>
        <w:suppressAutoHyphens/>
        <w:ind w:left="0" w:firstLine="0"/>
        <w:jc w:val="center"/>
        <w:rPr>
          <w:b/>
          <w:sz w:val="23"/>
          <w:szCs w:val="23"/>
        </w:rPr>
      </w:pPr>
      <w:r w:rsidRPr="00BA0BA5">
        <w:rPr>
          <w:b/>
          <w:sz w:val="23"/>
          <w:szCs w:val="23"/>
        </w:rPr>
        <w:t>ПРЕДМЕТ ДОГОВОРА</w:t>
      </w:r>
    </w:p>
    <w:p w:rsidR="00265B8E" w:rsidRPr="00BA0BA5" w:rsidRDefault="00F47388" w:rsidP="009D5D6F">
      <w:pPr>
        <w:pStyle w:val="af2"/>
        <w:tabs>
          <w:tab w:val="left" w:pos="567"/>
        </w:tabs>
        <w:suppressAutoHyphens/>
        <w:spacing w:line="240" w:lineRule="auto"/>
        <w:rPr>
          <w:sz w:val="23"/>
          <w:szCs w:val="23"/>
        </w:rPr>
      </w:pPr>
      <w:r w:rsidRPr="00BA0BA5">
        <w:rPr>
          <w:sz w:val="23"/>
          <w:szCs w:val="23"/>
        </w:rPr>
        <w:t>1.1.</w:t>
      </w:r>
      <w:r w:rsidR="00B47B00" w:rsidRPr="00BA0BA5">
        <w:rPr>
          <w:sz w:val="23"/>
          <w:szCs w:val="23"/>
        </w:rPr>
        <w:t xml:space="preserve"> </w:t>
      </w:r>
      <w:r w:rsidR="000D0CE2" w:rsidRPr="00BA0BA5">
        <w:rPr>
          <w:sz w:val="23"/>
          <w:szCs w:val="23"/>
        </w:rPr>
        <w:t>Заказ</w:t>
      </w:r>
      <w:r w:rsidR="009E2181" w:rsidRPr="00BA0BA5">
        <w:rPr>
          <w:sz w:val="23"/>
          <w:szCs w:val="23"/>
        </w:rPr>
        <w:t>чик поручает</w:t>
      </w:r>
      <w:r w:rsidR="0093164A" w:rsidRPr="00BA0BA5">
        <w:rPr>
          <w:sz w:val="23"/>
          <w:szCs w:val="23"/>
        </w:rPr>
        <w:t xml:space="preserve">, а </w:t>
      </w:r>
      <w:r w:rsidR="000D0CE2" w:rsidRPr="00BA0BA5">
        <w:rPr>
          <w:sz w:val="23"/>
          <w:szCs w:val="23"/>
        </w:rPr>
        <w:t>П</w:t>
      </w:r>
      <w:r w:rsidR="0093164A" w:rsidRPr="00BA0BA5">
        <w:rPr>
          <w:sz w:val="23"/>
          <w:szCs w:val="23"/>
        </w:rPr>
        <w:t>одрядчик обя</w:t>
      </w:r>
      <w:r w:rsidR="008613C3" w:rsidRPr="00BA0BA5">
        <w:rPr>
          <w:sz w:val="23"/>
          <w:szCs w:val="23"/>
        </w:rPr>
        <w:t>зуется выполнить своими силами</w:t>
      </w:r>
      <w:r w:rsidR="0093164A" w:rsidRPr="00BA0BA5">
        <w:rPr>
          <w:sz w:val="23"/>
          <w:szCs w:val="23"/>
        </w:rPr>
        <w:t xml:space="preserve">, </w:t>
      </w:r>
      <w:r w:rsidR="00227019" w:rsidRPr="00BA0BA5">
        <w:rPr>
          <w:sz w:val="23"/>
          <w:szCs w:val="23"/>
        </w:rPr>
        <w:t>в пределах договорной стоимости</w:t>
      </w:r>
      <w:r w:rsidR="00F73639" w:rsidRPr="00BA0BA5">
        <w:rPr>
          <w:sz w:val="23"/>
          <w:szCs w:val="23"/>
        </w:rPr>
        <w:t xml:space="preserve">, </w:t>
      </w:r>
      <w:r w:rsidR="00B66B6A" w:rsidRPr="00BA0BA5">
        <w:rPr>
          <w:b/>
          <w:sz w:val="23"/>
          <w:szCs w:val="23"/>
        </w:rPr>
        <w:t xml:space="preserve">работы </w:t>
      </w:r>
      <w:r w:rsidR="004B507D" w:rsidRPr="00BA0BA5">
        <w:rPr>
          <w:b/>
          <w:sz w:val="23"/>
          <w:szCs w:val="23"/>
        </w:rPr>
        <w:t xml:space="preserve">по </w:t>
      </w:r>
      <w:r w:rsidR="00E46A7D" w:rsidRPr="00BA0BA5">
        <w:rPr>
          <w:b/>
          <w:sz w:val="23"/>
          <w:szCs w:val="23"/>
        </w:rPr>
        <w:t xml:space="preserve">расчистке просеки </w:t>
      </w:r>
      <w:proofErr w:type="gramStart"/>
      <w:r w:rsidR="00E46A7D" w:rsidRPr="00BA0BA5">
        <w:rPr>
          <w:b/>
          <w:sz w:val="23"/>
          <w:szCs w:val="23"/>
        </w:rPr>
        <w:t>ВЛ</w:t>
      </w:r>
      <w:proofErr w:type="gramEnd"/>
      <w:r w:rsidR="00E46A7D" w:rsidRPr="00BA0BA5">
        <w:rPr>
          <w:b/>
          <w:sz w:val="23"/>
          <w:szCs w:val="23"/>
        </w:rPr>
        <w:t xml:space="preserve"> 6,35 кВ с утилизацией порубочных остатков на </w:t>
      </w:r>
      <w:proofErr w:type="spellStart"/>
      <w:r w:rsidR="00E46A7D" w:rsidRPr="00BA0BA5">
        <w:rPr>
          <w:b/>
          <w:sz w:val="23"/>
          <w:szCs w:val="23"/>
        </w:rPr>
        <w:t>Самотлорском</w:t>
      </w:r>
      <w:proofErr w:type="spellEnd"/>
      <w:r w:rsidR="00E46A7D" w:rsidRPr="00BA0BA5">
        <w:rPr>
          <w:b/>
          <w:sz w:val="23"/>
          <w:szCs w:val="23"/>
        </w:rPr>
        <w:t xml:space="preserve"> месторождении нефти (КНС-32)</w:t>
      </w:r>
      <w:r w:rsidR="00E46A7D" w:rsidRPr="00BA0BA5">
        <w:rPr>
          <w:sz w:val="23"/>
          <w:szCs w:val="23"/>
        </w:rPr>
        <w:t xml:space="preserve"> </w:t>
      </w:r>
      <w:r w:rsidR="00752682" w:rsidRPr="00BA0BA5">
        <w:rPr>
          <w:sz w:val="23"/>
          <w:szCs w:val="23"/>
        </w:rPr>
        <w:t>в соответствии с План</w:t>
      </w:r>
      <w:r w:rsidR="00944C04" w:rsidRPr="00BA0BA5">
        <w:rPr>
          <w:sz w:val="23"/>
          <w:szCs w:val="23"/>
        </w:rPr>
        <w:t>ом</w:t>
      </w:r>
      <w:r w:rsidR="00752682" w:rsidRPr="00BA0BA5">
        <w:rPr>
          <w:sz w:val="23"/>
          <w:szCs w:val="23"/>
        </w:rPr>
        <w:t>-графиком производства работ</w:t>
      </w:r>
      <w:r w:rsidR="009358BD" w:rsidRPr="00BA0BA5">
        <w:rPr>
          <w:sz w:val="23"/>
          <w:szCs w:val="23"/>
        </w:rPr>
        <w:t xml:space="preserve"> (</w:t>
      </w:r>
      <w:r w:rsidR="00A6798D" w:rsidRPr="00BA0BA5">
        <w:rPr>
          <w:sz w:val="23"/>
          <w:szCs w:val="23"/>
        </w:rPr>
        <w:t>Приложение №1</w:t>
      </w:r>
      <w:r w:rsidR="009358BD" w:rsidRPr="00BA0BA5">
        <w:rPr>
          <w:sz w:val="23"/>
          <w:szCs w:val="23"/>
        </w:rPr>
        <w:t xml:space="preserve"> к настоящему договору</w:t>
      </w:r>
      <w:r w:rsidR="00752682" w:rsidRPr="00BA0BA5">
        <w:rPr>
          <w:sz w:val="23"/>
          <w:szCs w:val="23"/>
        </w:rPr>
        <w:t>), согласованно</w:t>
      </w:r>
      <w:r w:rsidR="008613C3" w:rsidRPr="00BA0BA5">
        <w:rPr>
          <w:sz w:val="23"/>
          <w:szCs w:val="23"/>
        </w:rPr>
        <w:t xml:space="preserve">м обеими Сторонами по настоящему </w:t>
      </w:r>
      <w:r w:rsidR="00CA6746" w:rsidRPr="00BA0BA5">
        <w:rPr>
          <w:sz w:val="23"/>
          <w:szCs w:val="23"/>
        </w:rPr>
        <w:t>Д</w:t>
      </w:r>
      <w:r w:rsidR="008613C3" w:rsidRPr="00BA0BA5">
        <w:rPr>
          <w:sz w:val="23"/>
          <w:szCs w:val="23"/>
        </w:rPr>
        <w:t>оговору.</w:t>
      </w:r>
    </w:p>
    <w:p w:rsidR="00F73639" w:rsidRPr="00BA0BA5" w:rsidRDefault="00EF731A" w:rsidP="009D5D6F">
      <w:pPr>
        <w:suppressAutoHyphens/>
        <w:jc w:val="both"/>
        <w:rPr>
          <w:sz w:val="23"/>
          <w:szCs w:val="23"/>
        </w:rPr>
      </w:pPr>
      <w:r w:rsidRPr="00BA0BA5">
        <w:rPr>
          <w:sz w:val="23"/>
          <w:szCs w:val="23"/>
        </w:rPr>
        <w:t>1</w:t>
      </w:r>
      <w:r w:rsidR="0093164A" w:rsidRPr="00BA0BA5">
        <w:rPr>
          <w:sz w:val="23"/>
          <w:szCs w:val="23"/>
        </w:rPr>
        <w:t>.</w:t>
      </w:r>
      <w:r w:rsidR="009358BD" w:rsidRPr="00BA0BA5">
        <w:rPr>
          <w:sz w:val="23"/>
          <w:szCs w:val="23"/>
        </w:rPr>
        <w:t>2.</w:t>
      </w:r>
      <w:r w:rsidR="00B47B00" w:rsidRPr="00BA0BA5">
        <w:rPr>
          <w:sz w:val="23"/>
          <w:szCs w:val="23"/>
        </w:rPr>
        <w:t xml:space="preserve"> </w:t>
      </w:r>
      <w:r w:rsidR="00474A84" w:rsidRPr="00BA0BA5">
        <w:rPr>
          <w:sz w:val="23"/>
          <w:szCs w:val="23"/>
        </w:rPr>
        <w:t>Заказчик</w:t>
      </w:r>
      <w:r w:rsidR="0093164A" w:rsidRPr="00BA0BA5">
        <w:rPr>
          <w:sz w:val="23"/>
          <w:szCs w:val="23"/>
        </w:rPr>
        <w:t xml:space="preserve"> обязуется принять и оплатить выполненные </w:t>
      </w:r>
      <w:r w:rsidR="00474A84" w:rsidRPr="00BA0BA5">
        <w:rPr>
          <w:sz w:val="23"/>
          <w:szCs w:val="23"/>
        </w:rPr>
        <w:t>П</w:t>
      </w:r>
      <w:r w:rsidR="0093164A" w:rsidRPr="00BA0BA5">
        <w:rPr>
          <w:sz w:val="23"/>
          <w:szCs w:val="23"/>
        </w:rPr>
        <w:t>одрядчиком работы на услов</w:t>
      </w:r>
      <w:r w:rsidR="00CA6746" w:rsidRPr="00BA0BA5">
        <w:rPr>
          <w:sz w:val="23"/>
          <w:szCs w:val="23"/>
        </w:rPr>
        <w:t>иях, предусмотренных настоящим Д</w:t>
      </w:r>
      <w:r w:rsidR="0093164A" w:rsidRPr="00BA0BA5">
        <w:rPr>
          <w:sz w:val="23"/>
          <w:szCs w:val="23"/>
        </w:rPr>
        <w:t>оговором.</w:t>
      </w:r>
    </w:p>
    <w:p w:rsidR="004D0DD7" w:rsidRPr="00BA0BA5" w:rsidRDefault="00F73639" w:rsidP="009D5D6F">
      <w:pPr>
        <w:tabs>
          <w:tab w:val="left" w:pos="0"/>
        </w:tabs>
        <w:suppressAutoHyphens/>
        <w:jc w:val="both"/>
        <w:rPr>
          <w:sz w:val="23"/>
          <w:szCs w:val="23"/>
        </w:rPr>
      </w:pPr>
      <w:r w:rsidRPr="00BA0BA5">
        <w:rPr>
          <w:sz w:val="23"/>
          <w:szCs w:val="23"/>
        </w:rPr>
        <w:t>1.</w:t>
      </w:r>
      <w:r w:rsidR="009358BD" w:rsidRPr="00BA0BA5">
        <w:rPr>
          <w:sz w:val="23"/>
          <w:szCs w:val="23"/>
        </w:rPr>
        <w:t>3.</w:t>
      </w:r>
      <w:r w:rsidR="00614AEF" w:rsidRPr="00BA0BA5">
        <w:rPr>
          <w:sz w:val="23"/>
          <w:szCs w:val="23"/>
        </w:rPr>
        <w:t xml:space="preserve"> </w:t>
      </w:r>
      <w:r w:rsidRPr="00BA0BA5">
        <w:rPr>
          <w:sz w:val="23"/>
          <w:szCs w:val="23"/>
        </w:rPr>
        <w:t xml:space="preserve">В случае необходимости Стороны допускают уменьшение объема выполняемых работ или выполнение дополнительного объема работ. </w:t>
      </w:r>
    </w:p>
    <w:p w:rsidR="00F73639" w:rsidRPr="00BA0BA5" w:rsidRDefault="004D0DD7" w:rsidP="009D5D6F">
      <w:pPr>
        <w:tabs>
          <w:tab w:val="left" w:pos="0"/>
        </w:tabs>
        <w:suppressAutoHyphens/>
        <w:jc w:val="both"/>
        <w:rPr>
          <w:sz w:val="23"/>
          <w:szCs w:val="23"/>
        </w:rPr>
      </w:pPr>
      <w:r w:rsidRPr="00BA0BA5">
        <w:rPr>
          <w:sz w:val="23"/>
          <w:szCs w:val="23"/>
        </w:rPr>
        <w:t xml:space="preserve">1.4. </w:t>
      </w:r>
      <w:r w:rsidR="00F73639" w:rsidRPr="00BA0BA5">
        <w:rPr>
          <w:sz w:val="23"/>
          <w:szCs w:val="23"/>
        </w:rPr>
        <w:t xml:space="preserve">Изменение объема работ оформляется путем подписания обеими Сторонами Дополнительного соглашения к настоящему </w:t>
      </w:r>
      <w:r w:rsidR="00F20987" w:rsidRPr="00BA0BA5">
        <w:rPr>
          <w:sz w:val="23"/>
          <w:szCs w:val="23"/>
        </w:rPr>
        <w:t>д</w:t>
      </w:r>
      <w:r w:rsidR="00F73639" w:rsidRPr="00BA0BA5">
        <w:rPr>
          <w:sz w:val="23"/>
          <w:szCs w:val="23"/>
        </w:rPr>
        <w:t>оговору, в котором согласовываются необходимые условия выполнения работ.</w:t>
      </w:r>
    </w:p>
    <w:p w:rsidR="0093164A" w:rsidRPr="00BA0BA5" w:rsidRDefault="004D0DD7" w:rsidP="009D5D6F">
      <w:pPr>
        <w:tabs>
          <w:tab w:val="left" w:pos="0"/>
          <w:tab w:val="left" w:pos="284"/>
          <w:tab w:val="left" w:pos="426"/>
          <w:tab w:val="left" w:pos="709"/>
          <w:tab w:val="left" w:pos="851"/>
          <w:tab w:val="left" w:pos="993"/>
        </w:tabs>
        <w:suppressAutoHyphens/>
        <w:jc w:val="both"/>
        <w:rPr>
          <w:sz w:val="23"/>
          <w:szCs w:val="23"/>
        </w:rPr>
      </w:pPr>
      <w:r w:rsidRPr="00BA0BA5">
        <w:rPr>
          <w:sz w:val="23"/>
          <w:szCs w:val="23"/>
        </w:rPr>
        <w:t xml:space="preserve">1.5. </w:t>
      </w:r>
      <w:r w:rsidR="00567FFB" w:rsidRPr="00BA0BA5">
        <w:rPr>
          <w:sz w:val="23"/>
          <w:szCs w:val="23"/>
        </w:rPr>
        <w:t>Заказчик вправе изменить объемы выполняемых работ, предупредив Подрядчика за 20 (двадцать) календарных дней. Подрядчик не вправе отказаться от выполнения дополнительных работ в рамках настоящего договора, за исключением случаев, когда выполнение таких работ не входит в сферу профессиональной деятельности Подрядчика либо такие работы не могут быть выполнены по независящим от него причинам.</w:t>
      </w:r>
    </w:p>
    <w:p w:rsidR="00372BD3" w:rsidRPr="00BA0BA5" w:rsidRDefault="00227FA4" w:rsidP="00372BD3">
      <w:pPr>
        <w:jc w:val="both"/>
        <w:rPr>
          <w:sz w:val="23"/>
          <w:szCs w:val="23"/>
        </w:rPr>
      </w:pPr>
      <w:r w:rsidRPr="00BA0BA5">
        <w:rPr>
          <w:sz w:val="23"/>
          <w:szCs w:val="23"/>
        </w:rPr>
        <w:t xml:space="preserve">1.6. </w:t>
      </w:r>
      <w:proofErr w:type="gramStart"/>
      <w:r w:rsidR="008E3F38" w:rsidRPr="00BA0BA5">
        <w:rPr>
          <w:sz w:val="23"/>
          <w:szCs w:val="23"/>
        </w:rPr>
        <w:t>Место расположение</w:t>
      </w:r>
      <w:proofErr w:type="gramEnd"/>
      <w:r w:rsidR="008E3F38" w:rsidRPr="00BA0BA5">
        <w:rPr>
          <w:sz w:val="23"/>
          <w:szCs w:val="23"/>
        </w:rPr>
        <w:t xml:space="preserve"> объектов: </w:t>
      </w:r>
      <w:proofErr w:type="spellStart"/>
      <w:r w:rsidR="00372BD3" w:rsidRPr="00BA0BA5">
        <w:rPr>
          <w:sz w:val="23"/>
          <w:szCs w:val="23"/>
        </w:rPr>
        <w:t>Самотлорское</w:t>
      </w:r>
      <w:proofErr w:type="spellEnd"/>
      <w:r w:rsidR="00372BD3" w:rsidRPr="00BA0BA5">
        <w:rPr>
          <w:sz w:val="23"/>
          <w:szCs w:val="23"/>
        </w:rPr>
        <w:t xml:space="preserve"> месторождение нефти, </w:t>
      </w:r>
      <w:proofErr w:type="spellStart"/>
      <w:r w:rsidR="00372BD3" w:rsidRPr="00BA0BA5">
        <w:rPr>
          <w:sz w:val="23"/>
          <w:szCs w:val="23"/>
        </w:rPr>
        <w:t>Нижневартовский</w:t>
      </w:r>
      <w:proofErr w:type="spellEnd"/>
      <w:r w:rsidR="00372BD3" w:rsidRPr="00BA0BA5">
        <w:rPr>
          <w:sz w:val="23"/>
          <w:szCs w:val="23"/>
        </w:rPr>
        <w:t xml:space="preserve"> район, Ханты-Мансийский автономный </w:t>
      </w:r>
      <w:proofErr w:type="spellStart"/>
      <w:r w:rsidR="00372BD3" w:rsidRPr="00BA0BA5">
        <w:rPr>
          <w:sz w:val="23"/>
          <w:szCs w:val="23"/>
        </w:rPr>
        <w:t>округ-Югра</w:t>
      </w:r>
      <w:proofErr w:type="spellEnd"/>
      <w:r w:rsidR="00372BD3" w:rsidRPr="00BA0BA5">
        <w:rPr>
          <w:sz w:val="23"/>
          <w:szCs w:val="23"/>
        </w:rPr>
        <w:t xml:space="preserve">, Тюменская область, Российская Федерация. </w:t>
      </w:r>
    </w:p>
    <w:p w:rsidR="008E3F38" w:rsidRPr="00BA0BA5" w:rsidRDefault="00372BD3" w:rsidP="00372BD3">
      <w:pPr>
        <w:jc w:val="both"/>
        <w:rPr>
          <w:sz w:val="23"/>
          <w:szCs w:val="23"/>
        </w:rPr>
      </w:pPr>
      <w:r w:rsidRPr="00BA0BA5">
        <w:rPr>
          <w:sz w:val="23"/>
          <w:szCs w:val="23"/>
        </w:rPr>
        <w:t xml:space="preserve">Объекты сетевого района №6 относятся к </w:t>
      </w:r>
      <w:proofErr w:type="gramStart"/>
      <w:r w:rsidRPr="00BA0BA5">
        <w:rPr>
          <w:sz w:val="23"/>
          <w:szCs w:val="23"/>
        </w:rPr>
        <w:t>Территориальному</w:t>
      </w:r>
      <w:proofErr w:type="gramEnd"/>
      <w:r w:rsidRPr="00BA0BA5">
        <w:rPr>
          <w:sz w:val="23"/>
          <w:szCs w:val="23"/>
        </w:rPr>
        <w:t xml:space="preserve"> </w:t>
      </w:r>
      <w:proofErr w:type="spellStart"/>
      <w:r w:rsidRPr="00BA0BA5">
        <w:rPr>
          <w:sz w:val="23"/>
          <w:szCs w:val="23"/>
        </w:rPr>
        <w:t>отделу-Мегионское</w:t>
      </w:r>
      <w:proofErr w:type="spellEnd"/>
      <w:r w:rsidRPr="00BA0BA5">
        <w:rPr>
          <w:sz w:val="23"/>
          <w:szCs w:val="23"/>
        </w:rPr>
        <w:t xml:space="preserve"> лесничество, О</w:t>
      </w:r>
      <w:r w:rsidRPr="00BA0BA5">
        <w:rPr>
          <w:sz w:val="23"/>
          <w:szCs w:val="23"/>
        </w:rPr>
        <w:t>к</w:t>
      </w:r>
      <w:r w:rsidRPr="00BA0BA5">
        <w:rPr>
          <w:sz w:val="23"/>
          <w:szCs w:val="23"/>
        </w:rPr>
        <w:t xml:space="preserve">тябрьское участковое лесничество, Октябрьское урочище; к Территориальному </w:t>
      </w:r>
      <w:proofErr w:type="spellStart"/>
      <w:r w:rsidRPr="00BA0BA5">
        <w:rPr>
          <w:sz w:val="23"/>
          <w:szCs w:val="23"/>
        </w:rPr>
        <w:t>отделу-Нижневартовское</w:t>
      </w:r>
      <w:proofErr w:type="spellEnd"/>
      <w:r w:rsidRPr="00BA0BA5">
        <w:rPr>
          <w:sz w:val="23"/>
          <w:szCs w:val="23"/>
        </w:rPr>
        <w:t xml:space="preserve"> лесничество, </w:t>
      </w:r>
      <w:proofErr w:type="spellStart"/>
      <w:r w:rsidRPr="00BA0BA5">
        <w:rPr>
          <w:sz w:val="23"/>
          <w:szCs w:val="23"/>
        </w:rPr>
        <w:t>Нижневартовское</w:t>
      </w:r>
      <w:proofErr w:type="spellEnd"/>
      <w:r w:rsidRPr="00BA0BA5">
        <w:rPr>
          <w:sz w:val="23"/>
          <w:szCs w:val="23"/>
        </w:rPr>
        <w:t xml:space="preserve"> участковое лесничество, </w:t>
      </w:r>
      <w:proofErr w:type="spellStart"/>
      <w:r w:rsidRPr="00BA0BA5">
        <w:rPr>
          <w:sz w:val="23"/>
          <w:szCs w:val="23"/>
        </w:rPr>
        <w:t>Нижневартовское</w:t>
      </w:r>
      <w:proofErr w:type="spellEnd"/>
      <w:r w:rsidRPr="00BA0BA5">
        <w:rPr>
          <w:sz w:val="23"/>
          <w:szCs w:val="23"/>
        </w:rPr>
        <w:t xml:space="preserve"> уроч</w:t>
      </w:r>
      <w:r w:rsidRPr="00BA0BA5">
        <w:rPr>
          <w:sz w:val="23"/>
          <w:szCs w:val="23"/>
        </w:rPr>
        <w:t>и</w:t>
      </w:r>
      <w:r w:rsidRPr="00BA0BA5">
        <w:rPr>
          <w:sz w:val="23"/>
          <w:szCs w:val="23"/>
        </w:rPr>
        <w:t>ще.</w:t>
      </w:r>
    </w:p>
    <w:p w:rsidR="00372BD3" w:rsidRPr="00BA0BA5" w:rsidRDefault="00372BD3" w:rsidP="00372BD3">
      <w:pPr>
        <w:jc w:val="both"/>
        <w:rPr>
          <w:sz w:val="23"/>
          <w:szCs w:val="23"/>
        </w:rPr>
      </w:pPr>
    </w:p>
    <w:p w:rsidR="005915BA" w:rsidRPr="00BA0BA5" w:rsidRDefault="0093164A" w:rsidP="009D5D6F">
      <w:pPr>
        <w:numPr>
          <w:ilvl w:val="0"/>
          <w:numId w:val="5"/>
        </w:numPr>
        <w:tabs>
          <w:tab w:val="left" w:pos="284"/>
        </w:tabs>
        <w:suppressAutoHyphens/>
        <w:ind w:left="0" w:firstLine="0"/>
        <w:jc w:val="center"/>
        <w:rPr>
          <w:b/>
          <w:sz w:val="23"/>
          <w:szCs w:val="23"/>
        </w:rPr>
      </w:pPr>
      <w:r w:rsidRPr="00BA0BA5">
        <w:rPr>
          <w:b/>
          <w:sz w:val="23"/>
          <w:szCs w:val="23"/>
        </w:rPr>
        <w:t>ЦЕНА ДОГОВОРА</w:t>
      </w:r>
    </w:p>
    <w:p w:rsidR="003D5411" w:rsidRPr="00BA0BA5" w:rsidRDefault="0088337A" w:rsidP="009D5D6F">
      <w:pPr>
        <w:suppressAutoHyphens/>
        <w:jc w:val="both"/>
        <w:rPr>
          <w:color w:val="000000"/>
          <w:sz w:val="23"/>
          <w:szCs w:val="23"/>
        </w:rPr>
      </w:pPr>
      <w:r w:rsidRPr="00BA0BA5">
        <w:rPr>
          <w:sz w:val="23"/>
          <w:szCs w:val="23"/>
        </w:rPr>
        <w:t>2.1.</w:t>
      </w:r>
      <w:r w:rsidR="007327C1" w:rsidRPr="00BA0BA5">
        <w:rPr>
          <w:sz w:val="23"/>
          <w:szCs w:val="23"/>
        </w:rPr>
        <w:t xml:space="preserve"> </w:t>
      </w:r>
      <w:r w:rsidR="003D5411" w:rsidRPr="00BA0BA5">
        <w:rPr>
          <w:sz w:val="23"/>
          <w:szCs w:val="23"/>
        </w:rPr>
        <w:t>Договорная стоимость, подлежащая оплате Подрядчику, включает в себя работы Подрядчика</w:t>
      </w:r>
      <w:r w:rsidR="008E3F38" w:rsidRPr="00BA0BA5">
        <w:rPr>
          <w:sz w:val="23"/>
          <w:szCs w:val="23"/>
        </w:rPr>
        <w:t>, и составляет без учета НДС (22</w:t>
      </w:r>
      <w:r w:rsidR="003D5411" w:rsidRPr="00BA0BA5">
        <w:rPr>
          <w:sz w:val="23"/>
          <w:szCs w:val="23"/>
        </w:rPr>
        <w:t xml:space="preserve">%): </w:t>
      </w:r>
      <w:r w:rsidR="003D5411" w:rsidRPr="00BA0BA5">
        <w:rPr>
          <w:color w:val="000000"/>
          <w:sz w:val="23"/>
          <w:szCs w:val="23"/>
        </w:rPr>
        <w:t>_________</w:t>
      </w:r>
      <w:r w:rsidR="00107608" w:rsidRPr="00BA0BA5">
        <w:rPr>
          <w:color w:val="000000"/>
          <w:sz w:val="23"/>
          <w:szCs w:val="23"/>
        </w:rPr>
        <w:t>______</w:t>
      </w:r>
      <w:r w:rsidR="003D5411" w:rsidRPr="00BA0BA5">
        <w:rPr>
          <w:color w:val="000000"/>
          <w:sz w:val="23"/>
          <w:szCs w:val="23"/>
        </w:rPr>
        <w:t xml:space="preserve"> руб</w:t>
      </w:r>
      <w:proofErr w:type="gramStart"/>
      <w:r w:rsidR="003D5411" w:rsidRPr="00BA0BA5">
        <w:rPr>
          <w:color w:val="000000"/>
          <w:sz w:val="23"/>
          <w:szCs w:val="23"/>
        </w:rPr>
        <w:t>.</w:t>
      </w:r>
      <w:r w:rsidR="003D5411" w:rsidRPr="00BA0BA5">
        <w:rPr>
          <w:color w:val="000000"/>
          <w:sz w:val="23"/>
          <w:szCs w:val="23"/>
          <w:u w:val="single"/>
        </w:rPr>
        <w:t xml:space="preserve"> </w:t>
      </w:r>
      <w:r w:rsidR="003D5411" w:rsidRPr="00BA0BA5">
        <w:rPr>
          <w:color w:val="000000"/>
          <w:sz w:val="23"/>
          <w:szCs w:val="23"/>
        </w:rPr>
        <w:t>(</w:t>
      </w:r>
      <w:r w:rsidR="00265228" w:rsidRPr="00BA0BA5">
        <w:rPr>
          <w:color w:val="000000"/>
          <w:sz w:val="23"/>
          <w:szCs w:val="23"/>
        </w:rPr>
        <w:t>__________________</w:t>
      </w:r>
      <w:r w:rsidR="003D5411" w:rsidRPr="00BA0BA5">
        <w:rPr>
          <w:color w:val="000000"/>
          <w:sz w:val="23"/>
          <w:szCs w:val="23"/>
        </w:rPr>
        <w:t>_).</w:t>
      </w:r>
      <w:proofErr w:type="gramEnd"/>
    </w:p>
    <w:p w:rsidR="003D5411" w:rsidRPr="00BA0BA5" w:rsidRDefault="008E3F38" w:rsidP="009D5D6F">
      <w:pPr>
        <w:tabs>
          <w:tab w:val="left" w:pos="1248"/>
        </w:tabs>
        <w:suppressAutoHyphens/>
        <w:jc w:val="both"/>
        <w:rPr>
          <w:color w:val="000000"/>
          <w:sz w:val="23"/>
          <w:szCs w:val="23"/>
        </w:rPr>
      </w:pPr>
      <w:r w:rsidRPr="00BA0BA5">
        <w:rPr>
          <w:color w:val="000000"/>
          <w:sz w:val="23"/>
          <w:szCs w:val="23"/>
        </w:rPr>
        <w:t>Кроме того, НДС (22</w:t>
      </w:r>
      <w:r w:rsidR="003D5411" w:rsidRPr="00BA0BA5">
        <w:rPr>
          <w:color w:val="000000"/>
          <w:sz w:val="23"/>
          <w:szCs w:val="23"/>
        </w:rPr>
        <w:t>%): __________</w:t>
      </w:r>
      <w:r w:rsidR="00265228" w:rsidRPr="00BA0BA5">
        <w:rPr>
          <w:color w:val="000000"/>
          <w:sz w:val="23"/>
          <w:szCs w:val="23"/>
        </w:rPr>
        <w:t>____</w:t>
      </w:r>
      <w:r w:rsidR="003D5411" w:rsidRPr="00BA0BA5">
        <w:rPr>
          <w:color w:val="000000"/>
          <w:sz w:val="23"/>
          <w:szCs w:val="23"/>
        </w:rPr>
        <w:t>__   руб</w:t>
      </w:r>
      <w:proofErr w:type="gramStart"/>
      <w:r w:rsidR="003D5411" w:rsidRPr="00BA0BA5">
        <w:rPr>
          <w:color w:val="000000"/>
          <w:sz w:val="23"/>
          <w:szCs w:val="23"/>
        </w:rPr>
        <w:t>. (_______________________________________).</w:t>
      </w:r>
      <w:proofErr w:type="gramEnd"/>
    </w:p>
    <w:p w:rsidR="003D5411" w:rsidRPr="00BA0BA5" w:rsidRDefault="003D5411" w:rsidP="009D5D6F">
      <w:pPr>
        <w:tabs>
          <w:tab w:val="left" w:pos="1248"/>
        </w:tabs>
        <w:suppressAutoHyphens/>
        <w:jc w:val="both"/>
        <w:rPr>
          <w:color w:val="000000"/>
          <w:sz w:val="23"/>
          <w:szCs w:val="23"/>
        </w:rPr>
      </w:pPr>
      <w:r w:rsidRPr="00BA0BA5">
        <w:rPr>
          <w:color w:val="000000"/>
          <w:sz w:val="23"/>
          <w:szCs w:val="23"/>
        </w:rPr>
        <w:t>Всего с НДС (2</w:t>
      </w:r>
      <w:r w:rsidR="008E3F38" w:rsidRPr="00BA0BA5">
        <w:rPr>
          <w:color w:val="000000"/>
          <w:sz w:val="23"/>
          <w:szCs w:val="23"/>
        </w:rPr>
        <w:t>2</w:t>
      </w:r>
      <w:r w:rsidRPr="00BA0BA5">
        <w:rPr>
          <w:color w:val="000000"/>
          <w:sz w:val="23"/>
          <w:szCs w:val="23"/>
        </w:rPr>
        <w:t>%):  __________</w:t>
      </w:r>
      <w:r w:rsidR="00265228" w:rsidRPr="00BA0BA5">
        <w:rPr>
          <w:color w:val="000000"/>
          <w:sz w:val="23"/>
          <w:szCs w:val="23"/>
        </w:rPr>
        <w:t>____</w:t>
      </w:r>
      <w:r w:rsidRPr="00BA0BA5">
        <w:rPr>
          <w:color w:val="000000"/>
          <w:sz w:val="23"/>
          <w:szCs w:val="23"/>
        </w:rPr>
        <w:t>_ руб</w:t>
      </w:r>
      <w:proofErr w:type="gramStart"/>
      <w:r w:rsidRPr="00BA0BA5">
        <w:rPr>
          <w:color w:val="000000"/>
          <w:sz w:val="23"/>
          <w:szCs w:val="23"/>
        </w:rPr>
        <w:t>. (____________________________________________).</w:t>
      </w:r>
      <w:proofErr w:type="gramEnd"/>
    </w:p>
    <w:p w:rsidR="008E3F38" w:rsidRPr="00BA0BA5" w:rsidRDefault="0088337A" w:rsidP="008E3F38">
      <w:pPr>
        <w:tabs>
          <w:tab w:val="left" w:pos="0"/>
        </w:tabs>
        <w:suppressAutoHyphens/>
        <w:jc w:val="both"/>
        <w:rPr>
          <w:sz w:val="23"/>
          <w:szCs w:val="23"/>
        </w:rPr>
      </w:pPr>
      <w:proofErr w:type="gramStart"/>
      <w:r w:rsidRPr="00BA0BA5">
        <w:rPr>
          <w:sz w:val="23"/>
          <w:szCs w:val="23"/>
        </w:rPr>
        <w:t>2.</w:t>
      </w:r>
      <w:r w:rsidR="00DD2B78" w:rsidRPr="00BA0BA5">
        <w:rPr>
          <w:sz w:val="23"/>
          <w:szCs w:val="23"/>
        </w:rPr>
        <w:t>2</w:t>
      </w:r>
      <w:r w:rsidR="008E3F38" w:rsidRPr="00BA0BA5">
        <w:rPr>
          <w:sz w:val="23"/>
          <w:szCs w:val="23"/>
        </w:rPr>
        <w:t xml:space="preserve"> Стоимость работ по настоящему договору</w:t>
      </w:r>
      <w:r w:rsidR="008E3F38" w:rsidRPr="00BA0BA5">
        <w:rPr>
          <w:rFonts w:eastAsia="Calibri"/>
          <w:sz w:val="23"/>
          <w:szCs w:val="23"/>
          <w:lang w:eastAsia="en-US"/>
        </w:rPr>
        <w:t xml:space="preserve"> определяется, исходя из общего объема работ,  и согласно сметной документации (</w:t>
      </w:r>
      <w:r w:rsidR="008E3F38" w:rsidRPr="00BA0BA5">
        <w:rPr>
          <w:sz w:val="23"/>
          <w:szCs w:val="23"/>
        </w:rPr>
        <w:t>Приложения №2, №2.1. к настоящему</w:t>
      </w:r>
      <w:r w:rsidR="00CA6746" w:rsidRPr="00BA0BA5">
        <w:rPr>
          <w:sz w:val="23"/>
          <w:szCs w:val="23"/>
        </w:rPr>
        <w:t xml:space="preserve"> Д</w:t>
      </w:r>
      <w:r w:rsidR="008E3F38" w:rsidRPr="00BA0BA5">
        <w:rPr>
          <w:sz w:val="23"/>
          <w:szCs w:val="23"/>
        </w:rPr>
        <w:t xml:space="preserve">оговору), </w:t>
      </w:r>
      <w:r w:rsidR="008E3F38" w:rsidRPr="00BA0BA5">
        <w:rPr>
          <w:rFonts w:eastAsia="Calibri"/>
          <w:sz w:val="23"/>
          <w:szCs w:val="23"/>
          <w:lang w:eastAsia="en-US"/>
        </w:rPr>
        <w:t xml:space="preserve">  включает в себя стоимость выполняемых работ по договору, используемых Подрядчиком при выполнении работ машин, механизмов и оборудования (в том числе, расходы на перебазировку машин и механизмов на объект и обратно, а также перемещение машин и механизмов в пределах</w:t>
      </w:r>
      <w:proofErr w:type="gramEnd"/>
      <w:r w:rsidR="008E3F38" w:rsidRPr="00BA0BA5">
        <w:rPr>
          <w:rFonts w:eastAsia="Calibri"/>
          <w:sz w:val="23"/>
          <w:szCs w:val="23"/>
          <w:lang w:eastAsia="en-US"/>
        </w:rPr>
        <w:t xml:space="preserve"> объекта), расходы на доставку персонала к месту проведения работ и обратно, а также все расходы Подрядчика, вытекающие из условий договора, в том числе все расходы на уплату налогов, сборов и иных обязательных платежей, предусмотренных действующим законодательством Российской Федерации, связанных с исполнением договора.                                                                                                                                                                                                                                                                                                                                                                                                                                                                                                                                             Окончательная стоимость работ, выполненных в соответствии с Планом-графиком производства работ </w:t>
      </w:r>
      <w:r w:rsidR="008E3F38" w:rsidRPr="00BA0BA5">
        <w:rPr>
          <w:sz w:val="23"/>
          <w:szCs w:val="23"/>
        </w:rPr>
        <w:t>(Приложение №1 к настоящему договору)</w:t>
      </w:r>
      <w:r w:rsidR="008E3F38" w:rsidRPr="00BA0BA5">
        <w:rPr>
          <w:rFonts w:eastAsia="Calibri"/>
          <w:sz w:val="23"/>
          <w:szCs w:val="23"/>
          <w:lang w:eastAsia="en-US"/>
        </w:rPr>
        <w:t xml:space="preserve">, определяется исходя из фактических объемов, </w:t>
      </w:r>
      <w:r w:rsidR="008E3F38" w:rsidRPr="00BA0BA5">
        <w:rPr>
          <w:rFonts w:eastAsia="Calibri"/>
          <w:sz w:val="23"/>
          <w:szCs w:val="23"/>
          <w:lang w:eastAsia="en-US"/>
        </w:rPr>
        <w:lastRenderedPageBreak/>
        <w:t>зафиксированных в актах освидетельствования мест рубок, подписанных территориальными отделами соответствующих лесничеств, и актах приемки выполненных работ (форма №КС-2)</w:t>
      </w:r>
      <w:r w:rsidR="008E3F38" w:rsidRPr="00BA0BA5">
        <w:rPr>
          <w:sz w:val="23"/>
          <w:szCs w:val="23"/>
        </w:rPr>
        <w:t xml:space="preserve"> (Приложение №3 к настоящему Договору).</w:t>
      </w:r>
    </w:p>
    <w:p w:rsidR="0088337A" w:rsidRPr="00BA0BA5" w:rsidRDefault="0088337A" w:rsidP="009D5D6F">
      <w:pPr>
        <w:tabs>
          <w:tab w:val="left" w:pos="0"/>
        </w:tabs>
        <w:suppressAutoHyphens/>
        <w:jc w:val="both"/>
        <w:rPr>
          <w:sz w:val="23"/>
          <w:szCs w:val="23"/>
        </w:rPr>
      </w:pPr>
      <w:r w:rsidRPr="00BA0BA5">
        <w:rPr>
          <w:sz w:val="23"/>
          <w:szCs w:val="23"/>
        </w:rPr>
        <w:t>2.</w:t>
      </w:r>
      <w:r w:rsidR="003032A1" w:rsidRPr="00BA0BA5">
        <w:rPr>
          <w:sz w:val="23"/>
          <w:szCs w:val="23"/>
        </w:rPr>
        <w:t>3</w:t>
      </w:r>
      <w:r w:rsidRPr="00BA0BA5">
        <w:rPr>
          <w:sz w:val="23"/>
          <w:szCs w:val="23"/>
        </w:rPr>
        <w:t>.</w:t>
      </w:r>
      <w:r w:rsidR="00530BF1" w:rsidRPr="00BA0BA5">
        <w:rPr>
          <w:sz w:val="23"/>
          <w:szCs w:val="23"/>
        </w:rPr>
        <w:t xml:space="preserve"> </w:t>
      </w:r>
      <w:r w:rsidRPr="00BA0BA5">
        <w:rPr>
          <w:sz w:val="23"/>
          <w:szCs w:val="23"/>
        </w:rPr>
        <w:t>В случае изменения цены на выполняемые работы (без изменения объема выполняемых работ) Подрядчик обязан письменно известить Заказчика об изменении цены за 1 (один) месяц до предполагаемой даты введения такого изменения с обязательным предоставлением расчета стоимости Подрядчика, обосновывающего изменение стоимости выполняемых работ.</w:t>
      </w:r>
    </w:p>
    <w:p w:rsidR="00B06A02" w:rsidRPr="00BA0BA5" w:rsidRDefault="008B340E" w:rsidP="009D5D6F">
      <w:pPr>
        <w:tabs>
          <w:tab w:val="left" w:pos="0"/>
        </w:tabs>
        <w:suppressAutoHyphens/>
        <w:jc w:val="both"/>
        <w:rPr>
          <w:sz w:val="23"/>
          <w:szCs w:val="23"/>
        </w:rPr>
      </w:pPr>
      <w:r w:rsidRPr="00BA0BA5">
        <w:rPr>
          <w:sz w:val="23"/>
          <w:szCs w:val="23"/>
        </w:rPr>
        <w:tab/>
      </w:r>
      <w:r w:rsidR="0088337A" w:rsidRPr="00BA0BA5">
        <w:rPr>
          <w:sz w:val="23"/>
          <w:szCs w:val="23"/>
        </w:rPr>
        <w:t>В любом случае, стоимость работ по настоящему Договору может изменяться  только  по</w:t>
      </w:r>
      <w:r w:rsidR="003B2DCE" w:rsidRPr="00BA0BA5">
        <w:rPr>
          <w:sz w:val="23"/>
          <w:szCs w:val="23"/>
        </w:rPr>
        <w:t xml:space="preserve"> письменному</w:t>
      </w:r>
      <w:r w:rsidR="0088337A" w:rsidRPr="00BA0BA5">
        <w:rPr>
          <w:sz w:val="23"/>
          <w:szCs w:val="23"/>
        </w:rPr>
        <w:t xml:space="preserve"> соглашению Сторон. Изменение стоимости оформляется Дополнительным соглашением </w:t>
      </w:r>
      <w:r w:rsidRPr="00BA0BA5">
        <w:rPr>
          <w:sz w:val="23"/>
          <w:szCs w:val="23"/>
        </w:rPr>
        <w:t xml:space="preserve">к настоящему Договору.   </w:t>
      </w:r>
    </w:p>
    <w:p w:rsidR="0088337A" w:rsidRPr="00BA0BA5" w:rsidRDefault="008B340E" w:rsidP="009D5D6F">
      <w:pPr>
        <w:tabs>
          <w:tab w:val="left" w:pos="0"/>
        </w:tabs>
        <w:suppressAutoHyphens/>
        <w:jc w:val="both"/>
        <w:rPr>
          <w:sz w:val="23"/>
          <w:szCs w:val="23"/>
          <w:lang w:val="en-US"/>
        </w:rPr>
      </w:pPr>
      <w:r w:rsidRPr="00BA0BA5">
        <w:rPr>
          <w:sz w:val="23"/>
          <w:szCs w:val="23"/>
        </w:rPr>
        <w:t xml:space="preserve">  </w:t>
      </w:r>
      <w:r w:rsidR="0088337A" w:rsidRPr="00BA0BA5">
        <w:rPr>
          <w:sz w:val="23"/>
          <w:szCs w:val="23"/>
        </w:rPr>
        <w:t xml:space="preserve"> </w:t>
      </w:r>
    </w:p>
    <w:p w:rsidR="0088337A" w:rsidRPr="00BA0BA5" w:rsidRDefault="0088337A" w:rsidP="009D5D6F">
      <w:pPr>
        <w:numPr>
          <w:ilvl w:val="0"/>
          <w:numId w:val="5"/>
        </w:numPr>
        <w:tabs>
          <w:tab w:val="left" w:pos="284"/>
        </w:tabs>
        <w:suppressAutoHyphens/>
        <w:ind w:left="0" w:firstLine="0"/>
        <w:jc w:val="center"/>
        <w:rPr>
          <w:b/>
          <w:sz w:val="23"/>
          <w:szCs w:val="23"/>
        </w:rPr>
      </w:pPr>
      <w:r w:rsidRPr="00BA0BA5">
        <w:rPr>
          <w:b/>
          <w:sz w:val="23"/>
          <w:szCs w:val="23"/>
        </w:rPr>
        <w:t>ПОРЯДОК И УСЛОВИЯ ПЛАТЕЖЕЙ</w:t>
      </w:r>
    </w:p>
    <w:p w:rsidR="00F8652D" w:rsidRPr="00BA0BA5" w:rsidRDefault="0088337A" w:rsidP="009D5D6F">
      <w:pPr>
        <w:suppressAutoHyphens/>
        <w:jc w:val="both"/>
        <w:rPr>
          <w:sz w:val="23"/>
          <w:szCs w:val="23"/>
        </w:rPr>
      </w:pPr>
      <w:r w:rsidRPr="00BA0BA5">
        <w:rPr>
          <w:sz w:val="23"/>
          <w:szCs w:val="23"/>
        </w:rPr>
        <w:t xml:space="preserve">3.1. </w:t>
      </w:r>
      <w:proofErr w:type="gramStart"/>
      <w:r w:rsidR="00F8652D" w:rsidRPr="00BA0BA5">
        <w:rPr>
          <w:sz w:val="23"/>
          <w:szCs w:val="23"/>
        </w:rPr>
        <w:t xml:space="preserve">Заказчик оплачивает выполненные Подрядчиком работы по  настоящему Договору за фактически выполненный объем работ в отчетный период денежными средствами в безналичном порядке на расчетный счет Подрядчика или иными способами, не запрещенными действующим законодательством Российской Федерации, </w:t>
      </w:r>
      <w:r w:rsidR="00F8652D" w:rsidRPr="00BA0BA5">
        <w:rPr>
          <w:b/>
          <w:sz w:val="23"/>
          <w:szCs w:val="23"/>
        </w:rPr>
        <w:t>в срок не более 7 (семи) рабочих дней</w:t>
      </w:r>
      <w:r w:rsidR="00F8652D" w:rsidRPr="00BA0BA5">
        <w:rPr>
          <w:sz w:val="23"/>
          <w:szCs w:val="23"/>
        </w:rPr>
        <w:t xml:space="preserve"> с даты предъявления Заказчику надлежащим образом оформленных счета, счета-фактуры/универсального передаточного документа (УПД) с указанием номера и даты</w:t>
      </w:r>
      <w:proofErr w:type="gramEnd"/>
      <w:r w:rsidR="00F8652D" w:rsidRPr="00BA0BA5">
        <w:rPr>
          <w:sz w:val="23"/>
          <w:szCs w:val="23"/>
        </w:rPr>
        <w:t xml:space="preserve"> договора), составленных на основании подписанных Сторонами справки о стоимости выполненных работ и затрат (форма №КС-3) (Приложен</w:t>
      </w:r>
      <w:r w:rsidR="00FE5A20" w:rsidRPr="00BA0BA5">
        <w:rPr>
          <w:sz w:val="23"/>
          <w:szCs w:val="23"/>
        </w:rPr>
        <w:t>ие №4 к настоящему договору) и А</w:t>
      </w:r>
      <w:r w:rsidR="00F8652D" w:rsidRPr="00BA0BA5">
        <w:rPr>
          <w:sz w:val="23"/>
          <w:szCs w:val="23"/>
        </w:rPr>
        <w:t xml:space="preserve">кта о приемке выполненных работ (форма №КС-2) (Приложение №3 к настоящему договору) и акта освидетельствования мест рубок без обнаруженных замечаний, утвержденного территориальными отделами соответствующих лесничеств. Расчет за выполненные работы осуществляется Заказчиком ежемесячно </w:t>
      </w:r>
      <w:proofErr w:type="spellStart"/>
      <w:r w:rsidR="00F8652D" w:rsidRPr="00BA0BA5">
        <w:rPr>
          <w:sz w:val="23"/>
          <w:szCs w:val="23"/>
        </w:rPr>
        <w:t>пообъектно</w:t>
      </w:r>
      <w:proofErr w:type="spellEnd"/>
      <w:r w:rsidR="00F8652D" w:rsidRPr="00BA0BA5">
        <w:rPr>
          <w:sz w:val="23"/>
          <w:szCs w:val="23"/>
        </w:rPr>
        <w:t xml:space="preserve"> в течение срока действия договора.</w:t>
      </w:r>
    </w:p>
    <w:p w:rsidR="0008063C" w:rsidRPr="00BA0BA5" w:rsidRDefault="0088337A" w:rsidP="009D5D6F">
      <w:pPr>
        <w:suppressAutoHyphens/>
        <w:jc w:val="both"/>
        <w:rPr>
          <w:sz w:val="23"/>
          <w:szCs w:val="23"/>
        </w:rPr>
      </w:pPr>
      <w:r w:rsidRPr="00BA0BA5">
        <w:rPr>
          <w:sz w:val="23"/>
          <w:szCs w:val="23"/>
        </w:rPr>
        <w:t xml:space="preserve">3.2. </w:t>
      </w:r>
      <w:r w:rsidR="00F8652D" w:rsidRPr="00BA0BA5">
        <w:rPr>
          <w:sz w:val="23"/>
          <w:szCs w:val="23"/>
        </w:rPr>
        <w:t>С</w:t>
      </w:r>
      <w:r w:rsidR="0008063C" w:rsidRPr="00BA0BA5">
        <w:rPr>
          <w:sz w:val="23"/>
          <w:szCs w:val="23"/>
        </w:rPr>
        <w:t>чета-фактуры</w:t>
      </w:r>
      <w:r w:rsidR="000463AD" w:rsidRPr="00BA0BA5">
        <w:rPr>
          <w:sz w:val="23"/>
          <w:szCs w:val="23"/>
        </w:rPr>
        <w:t>/УПД</w:t>
      </w:r>
      <w:r w:rsidR="0008063C" w:rsidRPr="00BA0BA5">
        <w:rPr>
          <w:sz w:val="23"/>
          <w:szCs w:val="23"/>
        </w:rPr>
        <w:t>, составляемые во исполнение обязатель</w:t>
      </w:r>
      <w:proofErr w:type="gramStart"/>
      <w:r w:rsidR="0008063C" w:rsidRPr="00BA0BA5">
        <w:rPr>
          <w:sz w:val="23"/>
          <w:szCs w:val="23"/>
        </w:rPr>
        <w:t>ств Ст</w:t>
      </w:r>
      <w:proofErr w:type="gramEnd"/>
      <w:r w:rsidR="0008063C" w:rsidRPr="00BA0BA5">
        <w:rPr>
          <w:sz w:val="23"/>
          <w:szCs w:val="23"/>
        </w:rPr>
        <w:t>орон по настоящему договору, должны быть оформлены в соответствии с требованиями действующего налогового законодательства Российской Федерации.</w:t>
      </w:r>
    </w:p>
    <w:p w:rsidR="0088337A" w:rsidRPr="00BA0BA5" w:rsidRDefault="0088337A" w:rsidP="009D5D6F">
      <w:pPr>
        <w:suppressAutoHyphens/>
        <w:jc w:val="both"/>
        <w:rPr>
          <w:sz w:val="23"/>
          <w:szCs w:val="23"/>
        </w:rPr>
      </w:pPr>
      <w:r w:rsidRPr="00BA0BA5">
        <w:rPr>
          <w:sz w:val="23"/>
          <w:szCs w:val="23"/>
        </w:rPr>
        <w:t>3.3. Заказчик вправе применить «Шкалу оценки организации и качества работ» (Приложение №</w:t>
      </w:r>
      <w:r w:rsidR="004A3FAB" w:rsidRPr="00BA0BA5">
        <w:rPr>
          <w:sz w:val="23"/>
          <w:szCs w:val="23"/>
        </w:rPr>
        <w:t>6</w:t>
      </w:r>
      <w:r w:rsidRPr="00BA0BA5">
        <w:rPr>
          <w:sz w:val="23"/>
          <w:szCs w:val="23"/>
        </w:rPr>
        <w:t xml:space="preserve"> к настоящему Договору) при принятии выполненного объема работ, если в процессе работ Подрядчик допускал нарушения или отклонения от нормативных документов, перечисленных в п.</w:t>
      </w:r>
      <w:r w:rsidR="008B340E" w:rsidRPr="00BA0BA5">
        <w:rPr>
          <w:sz w:val="23"/>
          <w:szCs w:val="23"/>
        </w:rPr>
        <w:t xml:space="preserve"> </w:t>
      </w:r>
      <w:r w:rsidRPr="00BA0BA5">
        <w:rPr>
          <w:sz w:val="23"/>
          <w:szCs w:val="23"/>
        </w:rPr>
        <w:t>5.1.1</w:t>
      </w:r>
      <w:r w:rsidR="00731FE0" w:rsidRPr="00BA0BA5">
        <w:rPr>
          <w:sz w:val="23"/>
          <w:szCs w:val="23"/>
        </w:rPr>
        <w:t>.</w:t>
      </w:r>
      <w:r w:rsidRPr="00BA0BA5">
        <w:rPr>
          <w:sz w:val="23"/>
          <w:szCs w:val="23"/>
        </w:rPr>
        <w:t xml:space="preserve"> настоящего договора, а также иных условий настоящего </w:t>
      </w:r>
      <w:r w:rsidR="00F8652D" w:rsidRPr="00BA0BA5">
        <w:rPr>
          <w:sz w:val="23"/>
          <w:szCs w:val="23"/>
        </w:rPr>
        <w:t>Д</w:t>
      </w:r>
      <w:r w:rsidRPr="00BA0BA5">
        <w:rPr>
          <w:sz w:val="23"/>
          <w:szCs w:val="23"/>
        </w:rPr>
        <w:t xml:space="preserve">оговора. </w:t>
      </w:r>
    </w:p>
    <w:p w:rsidR="0088337A" w:rsidRPr="00BA0BA5" w:rsidRDefault="0088337A" w:rsidP="009D5D6F">
      <w:pPr>
        <w:suppressAutoHyphens/>
        <w:jc w:val="both"/>
        <w:rPr>
          <w:sz w:val="23"/>
          <w:szCs w:val="23"/>
        </w:rPr>
      </w:pPr>
      <w:r w:rsidRPr="00BA0BA5">
        <w:rPr>
          <w:sz w:val="23"/>
          <w:szCs w:val="23"/>
        </w:rPr>
        <w:t>3.4. Датой платежа считается дата списания денежных сре</w:t>
      </w:r>
      <w:proofErr w:type="gramStart"/>
      <w:r w:rsidRPr="00BA0BA5">
        <w:rPr>
          <w:sz w:val="23"/>
          <w:szCs w:val="23"/>
        </w:rPr>
        <w:t>дств с р</w:t>
      </w:r>
      <w:proofErr w:type="gramEnd"/>
      <w:r w:rsidRPr="00BA0BA5">
        <w:rPr>
          <w:sz w:val="23"/>
          <w:szCs w:val="23"/>
        </w:rPr>
        <w:t>асчетного счета Заказчика.</w:t>
      </w:r>
    </w:p>
    <w:p w:rsidR="00BA55C9" w:rsidRPr="00BA0BA5" w:rsidRDefault="0088337A" w:rsidP="009D5D6F">
      <w:pPr>
        <w:suppressAutoHyphens/>
        <w:jc w:val="both"/>
        <w:rPr>
          <w:noProof/>
          <w:color w:val="000000" w:themeColor="text1"/>
          <w:sz w:val="23"/>
          <w:szCs w:val="23"/>
        </w:rPr>
      </w:pPr>
      <w:r w:rsidRPr="00BA0BA5">
        <w:rPr>
          <w:noProof/>
          <w:sz w:val="23"/>
          <w:szCs w:val="23"/>
        </w:rPr>
        <w:t>3.5.</w:t>
      </w:r>
      <w:r w:rsidR="007D120C" w:rsidRPr="00BA0BA5">
        <w:rPr>
          <w:noProof/>
          <w:sz w:val="23"/>
          <w:szCs w:val="23"/>
        </w:rPr>
        <w:t xml:space="preserve"> Дополнительные виды работ и затрат</w:t>
      </w:r>
      <w:r w:rsidR="005E49DC" w:rsidRPr="00BA0BA5">
        <w:rPr>
          <w:noProof/>
          <w:sz w:val="23"/>
          <w:szCs w:val="23"/>
        </w:rPr>
        <w:t>ы</w:t>
      </w:r>
      <w:r w:rsidR="007D120C" w:rsidRPr="00BA0BA5">
        <w:rPr>
          <w:noProof/>
          <w:sz w:val="23"/>
          <w:szCs w:val="23"/>
        </w:rPr>
        <w:t xml:space="preserve"> Подрядчика, не предусмотренные Планом-графиком производства работ, но которые могут возникнуть в процессе ведения работ, предварительно согласовываются с Заказчиком</w:t>
      </w:r>
      <w:r w:rsidR="007D120C" w:rsidRPr="00BA0BA5">
        <w:rPr>
          <w:noProof/>
          <w:color w:val="000000" w:themeColor="text1"/>
          <w:sz w:val="23"/>
          <w:szCs w:val="23"/>
        </w:rPr>
        <w:t xml:space="preserve">. </w:t>
      </w:r>
    </w:p>
    <w:p w:rsidR="0088337A" w:rsidRPr="00BA0BA5" w:rsidRDefault="0088337A" w:rsidP="009D5D6F">
      <w:pPr>
        <w:suppressAutoHyphens/>
        <w:jc w:val="both"/>
        <w:rPr>
          <w:noProof/>
          <w:sz w:val="23"/>
          <w:szCs w:val="23"/>
        </w:rPr>
      </w:pPr>
      <w:r w:rsidRPr="00BA0BA5">
        <w:rPr>
          <w:noProof/>
          <w:sz w:val="23"/>
          <w:szCs w:val="23"/>
        </w:rPr>
        <w:t xml:space="preserve">3.6. </w:t>
      </w:r>
      <w:proofErr w:type="gramStart"/>
      <w:r w:rsidRPr="00BA0BA5">
        <w:rPr>
          <w:noProof/>
          <w:sz w:val="23"/>
          <w:szCs w:val="23"/>
        </w:rPr>
        <w:t xml:space="preserve">Подрядчик обязуется в течение 7 (семи) календарных дней с </w:t>
      </w:r>
      <w:r w:rsidR="001F6483" w:rsidRPr="00BA0BA5">
        <w:rPr>
          <w:noProof/>
          <w:sz w:val="23"/>
          <w:szCs w:val="23"/>
        </w:rPr>
        <w:t xml:space="preserve">даты </w:t>
      </w:r>
      <w:r w:rsidRPr="00BA0BA5">
        <w:rPr>
          <w:noProof/>
          <w:sz w:val="23"/>
          <w:szCs w:val="23"/>
        </w:rPr>
        <w:t xml:space="preserve"> получения от Заказчика акта сверки расчетов с Подрядчиком произвести сверку расчетов между Сторонами, оформить протокол разногласий при необходимости, и направить 1 (один) экземпляр надлежаще оформленного акта сверки в адрес Заказчика:  </w:t>
      </w:r>
      <w:r w:rsidRPr="00BA0BA5">
        <w:rPr>
          <w:sz w:val="23"/>
          <w:szCs w:val="23"/>
        </w:rPr>
        <w:t>ул. 2П-2, №6, Панель 12, Западный промышленный узел, г. Нижневартовск, Ханты-Мансийский автономный округ – Югра,  Тюменская область, Российская Федерация.</w:t>
      </w:r>
      <w:r w:rsidRPr="00BA0BA5">
        <w:rPr>
          <w:noProof/>
          <w:sz w:val="23"/>
          <w:szCs w:val="23"/>
        </w:rPr>
        <w:t xml:space="preserve">  </w:t>
      </w:r>
      <w:proofErr w:type="gramEnd"/>
    </w:p>
    <w:p w:rsidR="00972953" w:rsidRPr="00BA0BA5" w:rsidRDefault="0088337A" w:rsidP="00972953">
      <w:pPr>
        <w:tabs>
          <w:tab w:val="left" w:pos="0"/>
        </w:tabs>
        <w:suppressAutoHyphens/>
        <w:jc w:val="both"/>
        <w:rPr>
          <w:noProof/>
          <w:sz w:val="23"/>
          <w:szCs w:val="23"/>
        </w:rPr>
      </w:pPr>
      <w:r w:rsidRPr="00BA0BA5">
        <w:rPr>
          <w:noProof/>
          <w:sz w:val="23"/>
          <w:szCs w:val="23"/>
        </w:rPr>
        <w:t xml:space="preserve">3.7. </w:t>
      </w:r>
      <w:r w:rsidRPr="00BA0BA5">
        <w:rPr>
          <w:sz w:val="23"/>
          <w:szCs w:val="23"/>
        </w:rPr>
        <w:t>Если срок подписания Актов приходится на выходные или праздничные дни, то сроки переносятся на количество дней отдыха.</w:t>
      </w:r>
      <w:r w:rsidRPr="00BA0BA5">
        <w:rPr>
          <w:noProof/>
          <w:sz w:val="23"/>
          <w:szCs w:val="23"/>
        </w:rPr>
        <w:t xml:space="preserve">   </w:t>
      </w:r>
    </w:p>
    <w:p w:rsidR="00972953" w:rsidRPr="00BA0BA5" w:rsidRDefault="00972953" w:rsidP="00972953">
      <w:pPr>
        <w:tabs>
          <w:tab w:val="left" w:pos="0"/>
        </w:tabs>
        <w:suppressAutoHyphens/>
        <w:jc w:val="both"/>
        <w:rPr>
          <w:noProof/>
          <w:sz w:val="23"/>
          <w:szCs w:val="23"/>
        </w:rPr>
      </w:pPr>
      <w:r w:rsidRPr="00BA0BA5">
        <w:rPr>
          <w:noProof/>
          <w:sz w:val="23"/>
          <w:szCs w:val="23"/>
        </w:rPr>
        <w:t xml:space="preserve">3.8. </w:t>
      </w:r>
      <w:r w:rsidRPr="00BA0BA5">
        <w:rPr>
          <w:rFonts w:eastAsia="Calibri"/>
          <w:sz w:val="23"/>
          <w:szCs w:val="23"/>
        </w:rPr>
        <w:t xml:space="preserve">В целях исполнения своих обязательств в рамках настоящего договора, Стороны вправе осуществлять по телекоммуникационным каналам связи электронный обмен документами (далее – электронный документооборот, ЭДО), подписанными квалифицированной электронной подписью (далее – КЭП), в порядке, определенном настоящим разделом и в соответствии с действующим законодательством Российской Федерации. </w:t>
      </w:r>
    </w:p>
    <w:p w:rsidR="00342C1A" w:rsidRPr="00BA0BA5" w:rsidRDefault="00342C1A" w:rsidP="00342C1A">
      <w:pPr>
        <w:tabs>
          <w:tab w:val="left" w:pos="0"/>
        </w:tabs>
        <w:suppressAutoHyphens/>
        <w:jc w:val="both"/>
        <w:rPr>
          <w:noProof/>
          <w:sz w:val="23"/>
          <w:szCs w:val="23"/>
        </w:rPr>
      </w:pPr>
      <w:r w:rsidRPr="00BA0BA5">
        <w:rPr>
          <w:noProof/>
          <w:sz w:val="23"/>
          <w:szCs w:val="23"/>
        </w:rPr>
        <w:t xml:space="preserve">3.9. </w:t>
      </w:r>
      <w:r w:rsidR="00972953" w:rsidRPr="00BA0BA5">
        <w:rPr>
          <w:rFonts w:eastAsia="Calibri"/>
          <w:sz w:val="23"/>
          <w:szCs w:val="23"/>
        </w:rPr>
        <w:t>Электронный документооборот Стороны осуществляют в соответствии с законодательством Российской Федерации, в том числе Гражданским кодексом Российской Федерации, Федеральным законом от 06.04.2011 № 63-ФЗ «Об электронной подписи» (далее – закон № 63-ФЗ), Федеральным законом от 06.12.2011 № 402-ФЗ «О бухгалтерском учете», приказом Министерства финансов Российской Федерации от 05.02.2021 № 14Н.</w:t>
      </w:r>
    </w:p>
    <w:p w:rsidR="00342C1A" w:rsidRPr="00BA0BA5" w:rsidRDefault="00342C1A" w:rsidP="00342C1A">
      <w:pPr>
        <w:tabs>
          <w:tab w:val="left" w:pos="0"/>
        </w:tabs>
        <w:suppressAutoHyphens/>
        <w:jc w:val="both"/>
        <w:rPr>
          <w:noProof/>
          <w:sz w:val="23"/>
          <w:szCs w:val="23"/>
        </w:rPr>
      </w:pPr>
      <w:r w:rsidRPr="00BA0BA5">
        <w:rPr>
          <w:noProof/>
          <w:sz w:val="23"/>
          <w:szCs w:val="23"/>
        </w:rPr>
        <w:t xml:space="preserve">3.10. </w:t>
      </w:r>
      <w:r w:rsidR="00972953" w:rsidRPr="00BA0BA5">
        <w:rPr>
          <w:rFonts w:eastAsia="Calibri"/>
          <w:sz w:val="23"/>
          <w:szCs w:val="23"/>
        </w:rPr>
        <w:t xml:space="preserve">Стороны для организации ЭДО используют КЭП, что предполагает получение Сторонами квалифицированного сертификата ключа проверки электронной подписи (далее – квалифицированный сертификат) в соответствии с нормами Федерального закона от 06.04.2011 № 63-ФЗ «Об электронной подписи». </w:t>
      </w:r>
    </w:p>
    <w:p w:rsidR="00342C1A" w:rsidRPr="00BA0BA5" w:rsidRDefault="00342C1A" w:rsidP="00342C1A">
      <w:pPr>
        <w:tabs>
          <w:tab w:val="left" w:pos="0"/>
        </w:tabs>
        <w:suppressAutoHyphens/>
        <w:jc w:val="both"/>
        <w:rPr>
          <w:noProof/>
          <w:sz w:val="23"/>
          <w:szCs w:val="23"/>
        </w:rPr>
      </w:pPr>
      <w:r w:rsidRPr="00BA0BA5">
        <w:rPr>
          <w:noProof/>
          <w:sz w:val="23"/>
          <w:szCs w:val="23"/>
        </w:rPr>
        <w:lastRenderedPageBreak/>
        <w:t xml:space="preserve">3.11. </w:t>
      </w:r>
      <w:r w:rsidR="00972953" w:rsidRPr="00BA0BA5">
        <w:rPr>
          <w:rFonts w:eastAsia="Calibri"/>
          <w:sz w:val="23"/>
          <w:szCs w:val="23"/>
        </w:rPr>
        <w:t>В случае наличия у Сторон нескольких уполномоченных лиц для обмена информацией по договору, каждое уполномоченное лицо должно иметь собственную КЭП, подтвержденную квалифицированным сертификатом и машиночитаемой доверенностью.</w:t>
      </w:r>
    </w:p>
    <w:p w:rsidR="00972953" w:rsidRPr="00BA0BA5" w:rsidRDefault="00342C1A" w:rsidP="00342C1A">
      <w:pPr>
        <w:tabs>
          <w:tab w:val="left" w:pos="0"/>
        </w:tabs>
        <w:suppressAutoHyphens/>
        <w:jc w:val="both"/>
        <w:rPr>
          <w:noProof/>
          <w:sz w:val="23"/>
          <w:szCs w:val="23"/>
        </w:rPr>
      </w:pPr>
      <w:r w:rsidRPr="00BA0BA5">
        <w:rPr>
          <w:noProof/>
          <w:sz w:val="23"/>
          <w:szCs w:val="23"/>
        </w:rPr>
        <w:t xml:space="preserve">3.12. </w:t>
      </w:r>
      <w:r w:rsidR="00972953" w:rsidRPr="00BA0BA5">
        <w:rPr>
          <w:rFonts w:eastAsia="Calibri"/>
          <w:sz w:val="23"/>
          <w:szCs w:val="23"/>
        </w:rPr>
        <w:t xml:space="preserve">Стороны соглашаются признавать полученные (направленные), удостоверенные КЭП электронные первичные учетные документы (счета-фактуры, акты оказанных услуг/выполненных работ, ТОРГ-12, универсальный передаточный документ и т.п. документы, подтверждающие выполнение работ/оказание услуг/поставку товаров) равнозначными аналогичным документам на бумажных носителях, подписанным собственноручно. Такие электронные документы порождают для Сторон юридические последствия в виде установления, изменения и </w:t>
      </w:r>
      <w:proofErr w:type="gramStart"/>
      <w:r w:rsidR="00972953" w:rsidRPr="00BA0BA5">
        <w:rPr>
          <w:rFonts w:eastAsia="Calibri"/>
          <w:sz w:val="23"/>
          <w:szCs w:val="23"/>
        </w:rPr>
        <w:t>прекращения</w:t>
      </w:r>
      <w:proofErr w:type="gramEnd"/>
      <w:r w:rsidR="00972953" w:rsidRPr="00BA0BA5">
        <w:rPr>
          <w:rFonts w:eastAsia="Calibri"/>
          <w:sz w:val="23"/>
          <w:szCs w:val="23"/>
        </w:rPr>
        <w:t xml:space="preserve"> взаимных прав и обязанностей при одновременном соблюдении следующих условий:</w:t>
      </w:r>
    </w:p>
    <w:p w:rsidR="00972953" w:rsidRPr="00BA0BA5" w:rsidRDefault="00972953" w:rsidP="00972953">
      <w:pPr>
        <w:tabs>
          <w:tab w:val="left" w:pos="993"/>
        </w:tabs>
        <w:ind w:firstLine="284"/>
        <w:jc w:val="both"/>
        <w:rPr>
          <w:rFonts w:eastAsia="Calibri"/>
          <w:sz w:val="23"/>
          <w:szCs w:val="23"/>
        </w:rPr>
      </w:pPr>
      <w:r w:rsidRPr="00BA0BA5">
        <w:rPr>
          <w:rFonts w:eastAsia="Calibri"/>
          <w:sz w:val="23"/>
          <w:szCs w:val="23"/>
        </w:rPr>
        <w:t xml:space="preserve">- подтверждена действительность квалифицированного сертификата КЭП, с помощью которой подписан данный электронный документ, на дату подписания документа; </w:t>
      </w:r>
    </w:p>
    <w:p w:rsidR="00972953" w:rsidRPr="00BA0BA5" w:rsidRDefault="00972953" w:rsidP="00972953">
      <w:pPr>
        <w:tabs>
          <w:tab w:val="left" w:pos="993"/>
        </w:tabs>
        <w:ind w:firstLine="284"/>
        <w:jc w:val="both"/>
        <w:rPr>
          <w:rFonts w:eastAsia="Calibri"/>
          <w:sz w:val="23"/>
          <w:szCs w:val="23"/>
        </w:rPr>
      </w:pPr>
      <w:r w:rsidRPr="00BA0BA5">
        <w:rPr>
          <w:rFonts w:eastAsia="Calibri"/>
          <w:sz w:val="23"/>
          <w:szCs w:val="23"/>
        </w:rPr>
        <w:t xml:space="preserve">- получен положительный результат проверки принадлежности владельцу квалифицированного сертификата КЭП, с помощью которой подписан данный электронный документ; </w:t>
      </w:r>
    </w:p>
    <w:p w:rsidR="00972953" w:rsidRPr="00BA0BA5" w:rsidRDefault="00972953" w:rsidP="00972953">
      <w:pPr>
        <w:tabs>
          <w:tab w:val="left" w:pos="993"/>
        </w:tabs>
        <w:ind w:firstLine="284"/>
        <w:jc w:val="both"/>
        <w:rPr>
          <w:rFonts w:eastAsia="Calibri"/>
          <w:sz w:val="23"/>
          <w:szCs w:val="23"/>
        </w:rPr>
      </w:pPr>
      <w:r w:rsidRPr="00BA0BA5">
        <w:rPr>
          <w:rFonts w:eastAsia="Calibri"/>
          <w:sz w:val="23"/>
          <w:szCs w:val="23"/>
        </w:rPr>
        <w:t xml:space="preserve">- подтверждено отсутствие изменений, внесенных в этот документ после его подписания; </w:t>
      </w:r>
    </w:p>
    <w:p w:rsidR="00342C1A" w:rsidRPr="00BA0BA5" w:rsidRDefault="00972953" w:rsidP="00342C1A">
      <w:pPr>
        <w:tabs>
          <w:tab w:val="left" w:pos="993"/>
        </w:tabs>
        <w:ind w:firstLine="284"/>
        <w:jc w:val="both"/>
        <w:rPr>
          <w:rFonts w:eastAsia="Calibri"/>
          <w:sz w:val="23"/>
          <w:szCs w:val="23"/>
        </w:rPr>
      </w:pPr>
      <w:r w:rsidRPr="00BA0BA5">
        <w:rPr>
          <w:rFonts w:eastAsia="Calibri"/>
          <w:sz w:val="23"/>
          <w:szCs w:val="23"/>
        </w:rPr>
        <w:t xml:space="preserve">- КЭП, с </w:t>
      </w:r>
      <w:proofErr w:type="gramStart"/>
      <w:r w:rsidRPr="00BA0BA5">
        <w:rPr>
          <w:rFonts w:eastAsia="Calibri"/>
          <w:sz w:val="23"/>
          <w:szCs w:val="23"/>
        </w:rPr>
        <w:t>помощью</w:t>
      </w:r>
      <w:proofErr w:type="gramEnd"/>
      <w:r w:rsidRPr="00BA0BA5">
        <w:rPr>
          <w:rFonts w:eastAsia="Calibri"/>
          <w:sz w:val="23"/>
          <w:szCs w:val="23"/>
        </w:rPr>
        <w:t xml:space="preserve"> которой подписан документ, используется с учетом ограничений, содержащи</w:t>
      </w:r>
      <w:r w:rsidRPr="00BA0BA5">
        <w:rPr>
          <w:rFonts w:eastAsia="Calibri"/>
          <w:sz w:val="23"/>
          <w:szCs w:val="23"/>
        </w:rPr>
        <w:t>х</w:t>
      </w:r>
      <w:r w:rsidRPr="00BA0BA5">
        <w:rPr>
          <w:rFonts w:eastAsia="Calibri"/>
          <w:sz w:val="23"/>
          <w:szCs w:val="23"/>
        </w:rPr>
        <w:t>ся в сертификате КЭП.</w:t>
      </w:r>
    </w:p>
    <w:p w:rsidR="00342C1A" w:rsidRPr="00BA0BA5" w:rsidRDefault="00342C1A" w:rsidP="00342C1A">
      <w:pPr>
        <w:tabs>
          <w:tab w:val="left" w:pos="993"/>
        </w:tabs>
        <w:jc w:val="both"/>
        <w:rPr>
          <w:rFonts w:eastAsia="Calibri"/>
          <w:sz w:val="23"/>
          <w:szCs w:val="23"/>
        </w:rPr>
      </w:pPr>
      <w:r w:rsidRPr="00BA0BA5">
        <w:rPr>
          <w:rFonts w:eastAsia="Calibri"/>
          <w:sz w:val="23"/>
          <w:szCs w:val="23"/>
        </w:rPr>
        <w:t xml:space="preserve">3.13. </w:t>
      </w:r>
      <w:proofErr w:type="gramStart"/>
      <w:r w:rsidR="00972953" w:rsidRPr="00BA0BA5">
        <w:rPr>
          <w:rFonts w:eastAsia="Calibri"/>
          <w:sz w:val="23"/>
          <w:szCs w:val="23"/>
        </w:rPr>
        <w:t>В следствии</w:t>
      </w:r>
      <w:proofErr w:type="gramEnd"/>
      <w:r w:rsidR="00972953" w:rsidRPr="00BA0BA5">
        <w:rPr>
          <w:rFonts w:eastAsia="Calibri"/>
          <w:sz w:val="23"/>
          <w:szCs w:val="23"/>
        </w:rPr>
        <w:t xml:space="preserve"> причин технического или/и иного характера, а также в случаях, предусмотренных законодательством Российской Федерации, Стороны вправе осуществлять обмен документами на бумажном носителе с подписанием уполномоченными лицами. Сторона обязана незамедлительно уведомить другую Сторону об изменении порядка обмена документами. В случае, когда одна сторона ненадлежащим образом уведомила или не уведомила другую сторону об изменении порядка док</w:t>
      </w:r>
      <w:r w:rsidR="00972953" w:rsidRPr="00BA0BA5">
        <w:rPr>
          <w:rFonts w:eastAsia="Calibri"/>
          <w:sz w:val="23"/>
          <w:szCs w:val="23"/>
        </w:rPr>
        <w:t>у</w:t>
      </w:r>
      <w:r w:rsidR="00972953" w:rsidRPr="00BA0BA5">
        <w:rPr>
          <w:rFonts w:eastAsia="Calibri"/>
          <w:sz w:val="23"/>
          <w:szCs w:val="23"/>
        </w:rPr>
        <w:t>ментооборота, такая сторона обязана возместить другой стороне возникшие в связи с этим убытки.</w:t>
      </w:r>
    </w:p>
    <w:p w:rsidR="00342C1A" w:rsidRPr="00BA0BA5" w:rsidRDefault="00342C1A" w:rsidP="00342C1A">
      <w:pPr>
        <w:tabs>
          <w:tab w:val="left" w:pos="993"/>
        </w:tabs>
        <w:jc w:val="both"/>
        <w:rPr>
          <w:rFonts w:eastAsia="Calibri"/>
          <w:sz w:val="23"/>
          <w:szCs w:val="23"/>
        </w:rPr>
      </w:pPr>
      <w:r w:rsidRPr="00BA0BA5">
        <w:rPr>
          <w:rFonts w:eastAsia="Calibri"/>
          <w:sz w:val="23"/>
          <w:szCs w:val="23"/>
        </w:rPr>
        <w:t xml:space="preserve">3.14. </w:t>
      </w:r>
      <w:r w:rsidR="00972953" w:rsidRPr="00BA0BA5">
        <w:rPr>
          <w:rFonts w:eastAsia="Calibri"/>
          <w:sz w:val="23"/>
          <w:szCs w:val="23"/>
        </w:rPr>
        <w:t xml:space="preserve">При получении уведомления в соответствии с условиями настоящего пункта, вторая Сторона обязана в течение 1 (одного) рабочего дня подтвердить получение такого уведомления. </w:t>
      </w:r>
    </w:p>
    <w:p w:rsidR="00342C1A" w:rsidRPr="00BA0BA5" w:rsidRDefault="00342C1A" w:rsidP="00342C1A">
      <w:pPr>
        <w:tabs>
          <w:tab w:val="left" w:pos="993"/>
        </w:tabs>
        <w:jc w:val="both"/>
        <w:rPr>
          <w:rFonts w:eastAsia="Calibri"/>
          <w:sz w:val="23"/>
          <w:szCs w:val="23"/>
        </w:rPr>
      </w:pPr>
      <w:r w:rsidRPr="00BA0BA5">
        <w:rPr>
          <w:rFonts w:eastAsia="Calibri"/>
          <w:sz w:val="23"/>
          <w:szCs w:val="23"/>
        </w:rPr>
        <w:t xml:space="preserve">3.15. </w:t>
      </w:r>
      <w:r w:rsidR="00972953" w:rsidRPr="00BA0BA5">
        <w:rPr>
          <w:rFonts w:eastAsia="Calibri"/>
          <w:sz w:val="23"/>
          <w:szCs w:val="23"/>
        </w:rPr>
        <w:t>Стороны обмениваются электронными документами через Оператора ЭДО. Каждая из Сторон самостоятельно осуществляет оплату услуг привлеченного ей Оператора ЭДО. Взаимодействие по телекоммуникационным каналам связи через разных Операторов ЭДО осуществляется при наличии у данных Операторов ЭДО совместимых технических средств и возможностей для приема и передачи документов в электронном виде. В случае использования Сторонами разных Операторов ЭДО, вза</w:t>
      </w:r>
      <w:r w:rsidR="00972953" w:rsidRPr="00BA0BA5">
        <w:rPr>
          <w:rFonts w:eastAsia="Calibri"/>
          <w:sz w:val="23"/>
          <w:szCs w:val="23"/>
        </w:rPr>
        <w:t>и</w:t>
      </w:r>
      <w:r w:rsidR="00972953" w:rsidRPr="00BA0BA5">
        <w:rPr>
          <w:rFonts w:eastAsia="Calibri"/>
          <w:sz w:val="23"/>
          <w:szCs w:val="23"/>
        </w:rPr>
        <w:t xml:space="preserve">модействие осуществляется через </w:t>
      </w:r>
      <w:proofErr w:type="spellStart"/>
      <w:r w:rsidR="00972953" w:rsidRPr="00BA0BA5">
        <w:rPr>
          <w:rFonts w:eastAsia="Calibri"/>
          <w:sz w:val="23"/>
          <w:szCs w:val="23"/>
        </w:rPr>
        <w:t>роумингового</w:t>
      </w:r>
      <w:proofErr w:type="spellEnd"/>
      <w:r w:rsidR="00972953" w:rsidRPr="00BA0BA5">
        <w:rPr>
          <w:rFonts w:eastAsia="Calibri"/>
          <w:sz w:val="23"/>
          <w:szCs w:val="23"/>
        </w:rPr>
        <w:t xml:space="preserve"> оператора.</w:t>
      </w:r>
    </w:p>
    <w:p w:rsidR="00342C1A" w:rsidRPr="00BA0BA5" w:rsidRDefault="00342C1A" w:rsidP="00342C1A">
      <w:pPr>
        <w:tabs>
          <w:tab w:val="left" w:pos="993"/>
        </w:tabs>
        <w:jc w:val="both"/>
        <w:rPr>
          <w:rFonts w:eastAsia="Calibri"/>
          <w:sz w:val="23"/>
          <w:szCs w:val="23"/>
        </w:rPr>
      </w:pPr>
      <w:r w:rsidRPr="00BA0BA5">
        <w:rPr>
          <w:rFonts w:eastAsia="Calibri"/>
          <w:sz w:val="23"/>
          <w:szCs w:val="23"/>
        </w:rPr>
        <w:t xml:space="preserve">3.16. </w:t>
      </w:r>
      <w:r w:rsidR="00972953" w:rsidRPr="00BA0BA5">
        <w:rPr>
          <w:rFonts w:eastAsia="Calibri"/>
          <w:sz w:val="23"/>
          <w:szCs w:val="23"/>
        </w:rPr>
        <w:t>Датой получения документа в системе от направляющей Стороны, считается дата, указанная в подтверждении от Оператора ЭДО получающей Стороны. Документ, поступивший и подтвержде</w:t>
      </w:r>
      <w:r w:rsidR="00972953" w:rsidRPr="00BA0BA5">
        <w:rPr>
          <w:rFonts w:eastAsia="Calibri"/>
          <w:sz w:val="23"/>
          <w:szCs w:val="23"/>
        </w:rPr>
        <w:t>н</w:t>
      </w:r>
      <w:r w:rsidR="00972953" w:rsidRPr="00BA0BA5">
        <w:rPr>
          <w:rFonts w:eastAsia="Calibri"/>
          <w:sz w:val="23"/>
          <w:szCs w:val="23"/>
        </w:rPr>
        <w:t xml:space="preserve">ный Оператором, считается полученным Стороной. Приемка товара/работ/услуг осуществляется в сроки и в порядке, установленным настоящим договором. </w:t>
      </w:r>
    </w:p>
    <w:p w:rsidR="00342C1A" w:rsidRPr="00BA0BA5" w:rsidRDefault="00342C1A" w:rsidP="00342C1A">
      <w:pPr>
        <w:tabs>
          <w:tab w:val="left" w:pos="993"/>
        </w:tabs>
        <w:jc w:val="both"/>
        <w:rPr>
          <w:rFonts w:eastAsia="Calibri"/>
          <w:sz w:val="23"/>
          <w:szCs w:val="23"/>
        </w:rPr>
      </w:pPr>
      <w:r w:rsidRPr="00BA0BA5">
        <w:rPr>
          <w:rFonts w:eastAsia="Calibri"/>
          <w:sz w:val="23"/>
          <w:szCs w:val="23"/>
        </w:rPr>
        <w:t xml:space="preserve">3.17. </w:t>
      </w:r>
      <w:r w:rsidR="00972953" w:rsidRPr="00BA0BA5">
        <w:rPr>
          <w:rFonts w:eastAsia="Calibri"/>
          <w:sz w:val="23"/>
          <w:szCs w:val="23"/>
        </w:rPr>
        <w:t xml:space="preserve">В случае передачи Стороне электронного документа с ошибкой, Сторона, которая выявила </w:t>
      </w:r>
      <w:proofErr w:type="gramStart"/>
      <w:r w:rsidR="00972953" w:rsidRPr="00BA0BA5">
        <w:rPr>
          <w:rFonts w:eastAsia="Calibri"/>
          <w:sz w:val="23"/>
          <w:szCs w:val="23"/>
        </w:rPr>
        <w:t>ошибку</w:t>
      </w:r>
      <w:proofErr w:type="gramEnd"/>
      <w:r w:rsidR="00972953" w:rsidRPr="00BA0BA5">
        <w:rPr>
          <w:rFonts w:eastAsia="Calibri"/>
          <w:sz w:val="23"/>
          <w:szCs w:val="23"/>
        </w:rPr>
        <w:t xml:space="preserve"> направляет уведомление другой Стороне о необходимости исправить документ. Сторона, д</w:t>
      </w:r>
      <w:r w:rsidR="00972953" w:rsidRPr="00BA0BA5">
        <w:rPr>
          <w:rFonts w:eastAsia="Calibri"/>
          <w:sz w:val="23"/>
          <w:szCs w:val="23"/>
        </w:rPr>
        <w:t>о</w:t>
      </w:r>
      <w:r w:rsidR="00972953" w:rsidRPr="00BA0BA5">
        <w:rPr>
          <w:rFonts w:eastAsia="Calibri"/>
          <w:sz w:val="23"/>
          <w:szCs w:val="23"/>
        </w:rPr>
        <w:t xml:space="preserve">пустившая ошибку, </w:t>
      </w:r>
      <w:proofErr w:type="gramStart"/>
      <w:r w:rsidR="00972953" w:rsidRPr="00BA0BA5">
        <w:rPr>
          <w:rFonts w:eastAsia="Calibri"/>
          <w:sz w:val="23"/>
          <w:szCs w:val="23"/>
        </w:rPr>
        <w:t>предоставляет другой Стороне исправленный документ</w:t>
      </w:r>
      <w:proofErr w:type="gramEnd"/>
      <w:r w:rsidR="00972953" w:rsidRPr="00BA0BA5">
        <w:rPr>
          <w:rFonts w:eastAsia="Calibri"/>
          <w:sz w:val="23"/>
          <w:szCs w:val="23"/>
        </w:rPr>
        <w:t xml:space="preserve"> в течение 1 (одного) р</w:t>
      </w:r>
      <w:r w:rsidR="00972953" w:rsidRPr="00BA0BA5">
        <w:rPr>
          <w:rFonts w:eastAsia="Calibri"/>
          <w:sz w:val="23"/>
          <w:szCs w:val="23"/>
        </w:rPr>
        <w:t>а</w:t>
      </w:r>
      <w:r w:rsidR="00972953" w:rsidRPr="00BA0BA5">
        <w:rPr>
          <w:rFonts w:eastAsia="Calibri"/>
          <w:sz w:val="23"/>
          <w:szCs w:val="23"/>
        </w:rPr>
        <w:t xml:space="preserve">бочего дня с момента получения уведомления. </w:t>
      </w:r>
    </w:p>
    <w:p w:rsidR="00972953" w:rsidRPr="00BA0BA5" w:rsidRDefault="00342C1A" w:rsidP="00342C1A">
      <w:pPr>
        <w:tabs>
          <w:tab w:val="left" w:pos="993"/>
        </w:tabs>
        <w:jc w:val="both"/>
        <w:rPr>
          <w:rFonts w:eastAsia="Calibri"/>
          <w:sz w:val="23"/>
          <w:szCs w:val="23"/>
        </w:rPr>
      </w:pPr>
      <w:r w:rsidRPr="00BA0BA5">
        <w:rPr>
          <w:rFonts w:eastAsia="Calibri"/>
          <w:sz w:val="23"/>
          <w:szCs w:val="23"/>
        </w:rPr>
        <w:t xml:space="preserve">3.18. </w:t>
      </w:r>
      <w:r w:rsidR="00972953" w:rsidRPr="00BA0BA5">
        <w:rPr>
          <w:rFonts w:eastAsia="Calibri"/>
          <w:sz w:val="23"/>
          <w:szCs w:val="23"/>
        </w:rPr>
        <w:t>Каждая из Сторон несет ответственность за обеспечение конфиденциальности ключей КЭП, н</w:t>
      </w:r>
      <w:r w:rsidR="00972953" w:rsidRPr="00BA0BA5">
        <w:rPr>
          <w:rFonts w:eastAsia="Calibri"/>
          <w:sz w:val="23"/>
          <w:szCs w:val="23"/>
        </w:rPr>
        <w:t>е</w:t>
      </w:r>
      <w:r w:rsidR="00972953" w:rsidRPr="00BA0BA5">
        <w:rPr>
          <w:rFonts w:eastAsia="Calibri"/>
          <w:sz w:val="23"/>
          <w:szCs w:val="23"/>
        </w:rPr>
        <w:t>допущение использования принадлежащих ей ключей без ее согласия. В каждом случае получения подписанного электронного документа получающая Сторона добросовестно исходит из того, что д</w:t>
      </w:r>
      <w:r w:rsidR="00972953" w:rsidRPr="00BA0BA5">
        <w:rPr>
          <w:rFonts w:eastAsia="Calibri"/>
          <w:sz w:val="23"/>
          <w:szCs w:val="23"/>
        </w:rPr>
        <w:t>о</w:t>
      </w:r>
      <w:r w:rsidR="00972953" w:rsidRPr="00BA0BA5">
        <w:rPr>
          <w:rFonts w:eastAsia="Calibri"/>
          <w:sz w:val="23"/>
          <w:szCs w:val="23"/>
        </w:rPr>
        <w:t>кумент подписан от имени направляющей Стороны надлежащим лицом, действующим в пределах, имеющихся у него полномочий.</w:t>
      </w:r>
    </w:p>
    <w:p w:rsidR="00972953" w:rsidRPr="00BA0BA5" w:rsidRDefault="00972953" w:rsidP="009D5D6F">
      <w:pPr>
        <w:tabs>
          <w:tab w:val="left" w:pos="0"/>
        </w:tabs>
        <w:suppressAutoHyphens/>
        <w:jc w:val="both"/>
        <w:rPr>
          <w:noProof/>
          <w:sz w:val="23"/>
          <w:szCs w:val="23"/>
        </w:rPr>
      </w:pPr>
    </w:p>
    <w:p w:rsidR="0088337A" w:rsidRPr="00BA0BA5" w:rsidRDefault="0088337A" w:rsidP="00342C1A">
      <w:pPr>
        <w:pStyle w:val="af5"/>
        <w:numPr>
          <w:ilvl w:val="0"/>
          <w:numId w:val="5"/>
        </w:numPr>
        <w:suppressAutoHyphens/>
        <w:jc w:val="center"/>
        <w:rPr>
          <w:b/>
          <w:sz w:val="23"/>
          <w:szCs w:val="23"/>
        </w:rPr>
      </w:pPr>
      <w:r w:rsidRPr="00BA0BA5">
        <w:rPr>
          <w:b/>
          <w:sz w:val="23"/>
          <w:szCs w:val="23"/>
        </w:rPr>
        <w:t>СРОК ИСПОЛНЕНИЯ ОБЯЗАТЕЛЬСТВ</w:t>
      </w:r>
    </w:p>
    <w:p w:rsidR="006C05D6" w:rsidRPr="00BA0BA5" w:rsidRDefault="0088337A" w:rsidP="006C05D6">
      <w:pPr>
        <w:suppressAutoHyphens/>
        <w:jc w:val="both"/>
        <w:rPr>
          <w:sz w:val="23"/>
          <w:szCs w:val="23"/>
        </w:rPr>
      </w:pPr>
      <w:r w:rsidRPr="00BA0BA5">
        <w:rPr>
          <w:noProof/>
          <w:sz w:val="23"/>
          <w:szCs w:val="23"/>
        </w:rPr>
        <w:t>4.1.</w:t>
      </w:r>
      <w:r w:rsidR="004F59C9" w:rsidRPr="00BA0BA5">
        <w:rPr>
          <w:sz w:val="23"/>
          <w:szCs w:val="23"/>
        </w:rPr>
        <w:t xml:space="preserve"> </w:t>
      </w:r>
      <w:proofErr w:type="gramStart"/>
      <w:r w:rsidR="004F59C9" w:rsidRPr="00BA0BA5">
        <w:rPr>
          <w:sz w:val="23"/>
          <w:szCs w:val="23"/>
        </w:rPr>
        <w:t xml:space="preserve">Работы по </w:t>
      </w:r>
      <w:r w:rsidRPr="00BA0BA5">
        <w:rPr>
          <w:sz w:val="23"/>
          <w:szCs w:val="23"/>
        </w:rPr>
        <w:t>договору, предусмотренные п.1.1. настоящего договора, должны быть начаты и завершены в сроки, установленные План</w:t>
      </w:r>
      <w:r w:rsidR="00944C04" w:rsidRPr="00BA0BA5">
        <w:rPr>
          <w:sz w:val="23"/>
          <w:szCs w:val="23"/>
        </w:rPr>
        <w:t>ом</w:t>
      </w:r>
      <w:r w:rsidRPr="00BA0BA5">
        <w:rPr>
          <w:sz w:val="23"/>
          <w:szCs w:val="23"/>
        </w:rPr>
        <w:t>-графиком производства работ (</w:t>
      </w:r>
      <w:r w:rsidR="00A6798D" w:rsidRPr="00BA0BA5">
        <w:rPr>
          <w:sz w:val="23"/>
          <w:szCs w:val="23"/>
        </w:rPr>
        <w:t xml:space="preserve">Приложение №1 </w:t>
      </w:r>
      <w:r w:rsidRPr="00BA0BA5">
        <w:rPr>
          <w:sz w:val="23"/>
          <w:szCs w:val="23"/>
        </w:rPr>
        <w:t>к настоящему договору)</w:t>
      </w:r>
      <w:r w:rsidR="006C05D6" w:rsidRPr="00BA0BA5">
        <w:rPr>
          <w:sz w:val="23"/>
          <w:szCs w:val="23"/>
        </w:rPr>
        <w:t xml:space="preserve">  максимальный срок выполнения работ - 90 (девяносто) календарных дней с даты поступления заявки от Заказчика, минимальный срок - 75 (семьдесят пять) календарных дней с даты поступления заявки от Заказчика.</w:t>
      </w:r>
      <w:proofErr w:type="gramEnd"/>
    </w:p>
    <w:p w:rsidR="0088337A" w:rsidRPr="00BA0BA5" w:rsidRDefault="0088337A" w:rsidP="009D5D6F">
      <w:pPr>
        <w:suppressAutoHyphens/>
        <w:jc w:val="both"/>
        <w:rPr>
          <w:sz w:val="23"/>
          <w:szCs w:val="23"/>
        </w:rPr>
      </w:pPr>
      <w:r w:rsidRPr="00BA0BA5">
        <w:rPr>
          <w:sz w:val="23"/>
          <w:szCs w:val="23"/>
        </w:rPr>
        <w:t>4.2. В случае</w:t>
      </w:r>
      <w:proofErr w:type="gramStart"/>
      <w:r w:rsidRPr="00BA0BA5">
        <w:rPr>
          <w:sz w:val="23"/>
          <w:szCs w:val="23"/>
        </w:rPr>
        <w:t>,</w:t>
      </w:r>
      <w:proofErr w:type="gramEnd"/>
      <w:r w:rsidRPr="00BA0BA5">
        <w:rPr>
          <w:sz w:val="23"/>
          <w:szCs w:val="23"/>
        </w:rPr>
        <w:t xml:space="preserve"> если в ходе выполнения работ по объекту появилась необходимость внести отдельные изменения в План-график производства работ (</w:t>
      </w:r>
      <w:r w:rsidR="00A6798D" w:rsidRPr="00BA0BA5">
        <w:rPr>
          <w:sz w:val="23"/>
          <w:szCs w:val="23"/>
        </w:rPr>
        <w:t xml:space="preserve">Приложение №1 </w:t>
      </w:r>
      <w:r w:rsidRPr="00BA0BA5">
        <w:rPr>
          <w:sz w:val="23"/>
          <w:szCs w:val="23"/>
        </w:rPr>
        <w:t>к настоящему договору), способные повлиять на срок выполнения работ либо на изменение стоимости производства работ, то такие изменения должны совершаться в письменной форме по согласованию Сторон и оформляться Дополнительным соглашением к настоящему договору.</w:t>
      </w:r>
    </w:p>
    <w:p w:rsidR="004F59C9" w:rsidRPr="00BA0BA5" w:rsidRDefault="004F59C9" w:rsidP="009D5D6F">
      <w:pPr>
        <w:suppressAutoHyphens/>
        <w:jc w:val="both"/>
        <w:rPr>
          <w:sz w:val="23"/>
          <w:szCs w:val="23"/>
        </w:rPr>
      </w:pPr>
    </w:p>
    <w:p w:rsidR="007F2271" w:rsidRPr="00BA0BA5" w:rsidRDefault="007F2271" w:rsidP="009D5D6F">
      <w:pPr>
        <w:tabs>
          <w:tab w:val="left" w:pos="9922"/>
        </w:tabs>
        <w:suppressAutoHyphens/>
        <w:spacing w:before="100" w:after="100"/>
        <w:ind w:right="141"/>
        <w:jc w:val="center"/>
        <w:rPr>
          <w:b/>
          <w:sz w:val="23"/>
          <w:szCs w:val="23"/>
        </w:rPr>
      </w:pPr>
      <w:r w:rsidRPr="00BA0BA5">
        <w:rPr>
          <w:b/>
          <w:noProof/>
          <w:sz w:val="23"/>
          <w:szCs w:val="23"/>
        </w:rPr>
        <w:t>5.</w:t>
      </w:r>
      <w:r w:rsidRPr="00BA0BA5">
        <w:rPr>
          <w:b/>
          <w:sz w:val="23"/>
          <w:szCs w:val="23"/>
        </w:rPr>
        <w:t xml:space="preserve"> ОБЯЗАТЕЛЬСТВА И ПРАВА СТОРОН</w:t>
      </w:r>
    </w:p>
    <w:p w:rsidR="007F2271" w:rsidRPr="00BA0BA5" w:rsidRDefault="007F2271" w:rsidP="0052060E">
      <w:pPr>
        <w:pStyle w:val="20"/>
        <w:suppressAutoHyphens/>
        <w:ind w:right="-32"/>
        <w:rPr>
          <w:b/>
          <w:sz w:val="23"/>
          <w:szCs w:val="23"/>
        </w:rPr>
      </w:pPr>
      <w:r w:rsidRPr="00BA0BA5">
        <w:rPr>
          <w:b/>
          <w:sz w:val="23"/>
          <w:szCs w:val="23"/>
        </w:rPr>
        <w:lastRenderedPageBreak/>
        <w:t>5.1. Для выполнения своих обязательств Подрядчик:</w:t>
      </w:r>
    </w:p>
    <w:p w:rsidR="003B2DCE" w:rsidRPr="00BA0BA5" w:rsidRDefault="007F2271" w:rsidP="003B2DCE">
      <w:pPr>
        <w:jc w:val="both"/>
        <w:rPr>
          <w:sz w:val="23"/>
          <w:szCs w:val="23"/>
        </w:rPr>
      </w:pPr>
      <w:r w:rsidRPr="00BA0BA5">
        <w:rPr>
          <w:sz w:val="23"/>
          <w:szCs w:val="23"/>
        </w:rPr>
        <w:t>5.1.1.  Своими силами и средствами на свой риск выполняет все работы качественно и в сроки, уст</w:t>
      </w:r>
      <w:r w:rsidRPr="00BA0BA5">
        <w:rPr>
          <w:sz w:val="23"/>
          <w:szCs w:val="23"/>
        </w:rPr>
        <w:t>а</w:t>
      </w:r>
      <w:r w:rsidRPr="00BA0BA5">
        <w:rPr>
          <w:sz w:val="23"/>
          <w:szCs w:val="23"/>
        </w:rPr>
        <w:t>новленные Планом-графиком производства работ</w:t>
      </w:r>
      <w:r w:rsidR="00E9262A" w:rsidRPr="00BA0BA5">
        <w:rPr>
          <w:sz w:val="23"/>
          <w:szCs w:val="23"/>
        </w:rPr>
        <w:t xml:space="preserve"> (</w:t>
      </w:r>
      <w:r w:rsidR="00AD57CD" w:rsidRPr="00BA0BA5">
        <w:rPr>
          <w:sz w:val="23"/>
          <w:szCs w:val="23"/>
        </w:rPr>
        <w:t xml:space="preserve">Приложение №1 </w:t>
      </w:r>
      <w:r w:rsidR="00E9262A" w:rsidRPr="00BA0BA5">
        <w:rPr>
          <w:sz w:val="23"/>
          <w:szCs w:val="23"/>
        </w:rPr>
        <w:t>к настоящему договору)</w:t>
      </w:r>
      <w:r w:rsidRPr="00BA0BA5">
        <w:rPr>
          <w:sz w:val="23"/>
          <w:szCs w:val="23"/>
        </w:rPr>
        <w:t>, а также в соответ</w:t>
      </w:r>
      <w:r w:rsidR="00FD3BDE" w:rsidRPr="00BA0BA5">
        <w:rPr>
          <w:sz w:val="23"/>
          <w:szCs w:val="23"/>
        </w:rPr>
        <w:t>ствии со сметной документацией,</w:t>
      </w:r>
      <w:r w:rsidR="003B2DCE" w:rsidRPr="00BA0BA5">
        <w:rPr>
          <w:sz w:val="23"/>
          <w:szCs w:val="23"/>
        </w:rPr>
        <w:t xml:space="preserve"> Государственным стандартом Союза ССР, действующими нормами, стандартами и правилами, установленными  законодательством Российской Федерации, а именно:</w:t>
      </w:r>
    </w:p>
    <w:p w:rsidR="003B2DCE" w:rsidRPr="00BA0BA5" w:rsidRDefault="003B2DCE" w:rsidP="003B2DCE">
      <w:pPr>
        <w:jc w:val="both"/>
        <w:rPr>
          <w:sz w:val="23"/>
          <w:szCs w:val="23"/>
        </w:rPr>
      </w:pPr>
      <w:r w:rsidRPr="00BA0BA5">
        <w:rPr>
          <w:sz w:val="23"/>
          <w:szCs w:val="23"/>
        </w:rPr>
        <w:t>- Федеральным законом от 10 января 2002г. №7-ФЗ «Об охране окружающей среды»;</w:t>
      </w:r>
    </w:p>
    <w:p w:rsidR="003B2DCE" w:rsidRPr="00BA0BA5" w:rsidRDefault="003B2DCE" w:rsidP="003B2DCE">
      <w:pPr>
        <w:jc w:val="both"/>
        <w:rPr>
          <w:sz w:val="23"/>
          <w:szCs w:val="23"/>
        </w:rPr>
      </w:pPr>
      <w:r w:rsidRPr="00BA0BA5">
        <w:rPr>
          <w:sz w:val="23"/>
          <w:szCs w:val="23"/>
        </w:rPr>
        <w:t>- Лесным кодексом Российской Федерации от 4 декабря 2006г. №200-ФЗ;</w:t>
      </w:r>
    </w:p>
    <w:p w:rsidR="003B2DCE" w:rsidRPr="00BA0BA5" w:rsidRDefault="003B2DCE" w:rsidP="003B2DCE">
      <w:pPr>
        <w:jc w:val="both"/>
        <w:rPr>
          <w:sz w:val="23"/>
          <w:szCs w:val="23"/>
        </w:rPr>
      </w:pPr>
      <w:r w:rsidRPr="00BA0BA5">
        <w:rPr>
          <w:sz w:val="23"/>
          <w:szCs w:val="23"/>
        </w:rPr>
        <w:t>- Земельным кодексом Российской Федерации от 25 октября 2001г. №136-ФЗ;</w:t>
      </w:r>
    </w:p>
    <w:p w:rsidR="003B2DCE" w:rsidRPr="00BA0BA5" w:rsidRDefault="003B2DCE" w:rsidP="003B2DCE">
      <w:pPr>
        <w:jc w:val="both"/>
        <w:rPr>
          <w:sz w:val="23"/>
          <w:szCs w:val="23"/>
        </w:rPr>
      </w:pPr>
      <w:r w:rsidRPr="00BA0BA5">
        <w:rPr>
          <w:sz w:val="23"/>
          <w:szCs w:val="23"/>
        </w:rPr>
        <w:t>- Правилами устройств электроустановок 7 издание;</w:t>
      </w:r>
    </w:p>
    <w:p w:rsidR="003B2DCE" w:rsidRPr="00BA0BA5" w:rsidRDefault="003B2DCE" w:rsidP="003B2DCE">
      <w:pPr>
        <w:jc w:val="both"/>
        <w:rPr>
          <w:sz w:val="23"/>
          <w:szCs w:val="23"/>
        </w:rPr>
      </w:pPr>
      <w:r w:rsidRPr="00BA0BA5">
        <w:rPr>
          <w:sz w:val="23"/>
          <w:szCs w:val="23"/>
        </w:rPr>
        <w:t xml:space="preserve">- Постановлением Правительства РФ от 24 февраля 2009г №160 «О порядке установления охранных зон объектов </w:t>
      </w:r>
      <w:proofErr w:type="spellStart"/>
      <w:r w:rsidRPr="00BA0BA5">
        <w:rPr>
          <w:sz w:val="23"/>
          <w:szCs w:val="23"/>
        </w:rPr>
        <w:t>электросетевого</w:t>
      </w:r>
      <w:proofErr w:type="spellEnd"/>
      <w:r w:rsidRPr="00BA0BA5">
        <w:rPr>
          <w:sz w:val="23"/>
          <w:szCs w:val="23"/>
        </w:rPr>
        <w:t xml:space="preserve"> хозяйства и особых условий использования земельных участков, ра</w:t>
      </w:r>
      <w:r w:rsidRPr="00BA0BA5">
        <w:rPr>
          <w:sz w:val="23"/>
          <w:szCs w:val="23"/>
        </w:rPr>
        <w:t>с</w:t>
      </w:r>
      <w:r w:rsidRPr="00BA0BA5">
        <w:rPr>
          <w:sz w:val="23"/>
          <w:szCs w:val="23"/>
        </w:rPr>
        <w:t>положенных в границах таких зон»;</w:t>
      </w:r>
    </w:p>
    <w:p w:rsidR="003B2DCE" w:rsidRPr="00BA0BA5" w:rsidRDefault="003B2DCE" w:rsidP="003B2DCE">
      <w:pPr>
        <w:jc w:val="both"/>
        <w:rPr>
          <w:sz w:val="23"/>
          <w:szCs w:val="23"/>
        </w:rPr>
      </w:pPr>
      <w:r w:rsidRPr="00BA0BA5">
        <w:rPr>
          <w:sz w:val="23"/>
          <w:szCs w:val="23"/>
        </w:rPr>
        <w:t>- Постановлением Правительства РФ от 7 октября 2020 г. № 1614 «Об утверждении Правил пожа</w:t>
      </w:r>
      <w:r w:rsidRPr="00BA0BA5">
        <w:rPr>
          <w:sz w:val="23"/>
          <w:szCs w:val="23"/>
        </w:rPr>
        <w:t>р</w:t>
      </w:r>
      <w:r w:rsidRPr="00BA0BA5">
        <w:rPr>
          <w:sz w:val="23"/>
          <w:szCs w:val="23"/>
        </w:rPr>
        <w:t>ной безопасности в лесах»;</w:t>
      </w:r>
    </w:p>
    <w:p w:rsidR="003B2DCE" w:rsidRPr="00BA0BA5" w:rsidRDefault="003B2DCE" w:rsidP="003B2DCE">
      <w:pPr>
        <w:jc w:val="both"/>
        <w:rPr>
          <w:sz w:val="23"/>
          <w:szCs w:val="23"/>
        </w:rPr>
      </w:pPr>
      <w:r w:rsidRPr="00BA0BA5">
        <w:rPr>
          <w:sz w:val="23"/>
          <w:szCs w:val="23"/>
        </w:rPr>
        <w:t>- Постановлением Правительства РФ от 9 декабря 2020 г. № 2047 «Об утверждении Правил санита</w:t>
      </w:r>
      <w:r w:rsidRPr="00BA0BA5">
        <w:rPr>
          <w:sz w:val="23"/>
          <w:szCs w:val="23"/>
        </w:rPr>
        <w:t>р</w:t>
      </w:r>
      <w:r w:rsidRPr="00BA0BA5">
        <w:rPr>
          <w:sz w:val="23"/>
          <w:szCs w:val="23"/>
        </w:rPr>
        <w:t>ной безопасности в лесах»;</w:t>
      </w:r>
    </w:p>
    <w:p w:rsidR="003B2DCE" w:rsidRPr="00BA0BA5" w:rsidRDefault="003B2DCE" w:rsidP="003B2DCE">
      <w:pPr>
        <w:jc w:val="both"/>
        <w:rPr>
          <w:sz w:val="23"/>
          <w:szCs w:val="23"/>
        </w:rPr>
      </w:pPr>
      <w:r w:rsidRPr="00BA0BA5">
        <w:rPr>
          <w:sz w:val="23"/>
          <w:szCs w:val="23"/>
        </w:rPr>
        <w:t>- Приказом Министерства труда и социальной защиты РФ от 15 декабря 2020 г. № 903н «Об утве</w:t>
      </w:r>
      <w:r w:rsidRPr="00BA0BA5">
        <w:rPr>
          <w:sz w:val="23"/>
          <w:szCs w:val="23"/>
        </w:rPr>
        <w:t>р</w:t>
      </w:r>
      <w:r w:rsidRPr="00BA0BA5">
        <w:rPr>
          <w:sz w:val="23"/>
          <w:szCs w:val="23"/>
        </w:rPr>
        <w:t>ждении Правил по охране труда при эксплуатации электроустановок»;</w:t>
      </w:r>
    </w:p>
    <w:p w:rsidR="003B2DCE" w:rsidRPr="00BA0BA5" w:rsidRDefault="003B2DCE" w:rsidP="003B2DCE">
      <w:pPr>
        <w:jc w:val="both"/>
        <w:rPr>
          <w:sz w:val="23"/>
          <w:szCs w:val="23"/>
        </w:rPr>
      </w:pPr>
      <w:r w:rsidRPr="00BA0BA5">
        <w:rPr>
          <w:sz w:val="23"/>
          <w:szCs w:val="23"/>
        </w:rPr>
        <w:t>- Приказом Министерства природных ресурсов и экологии РФ от 10 июля 2020 г. № 434 «Об утве</w:t>
      </w:r>
      <w:r w:rsidRPr="00BA0BA5">
        <w:rPr>
          <w:sz w:val="23"/>
          <w:szCs w:val="23"/>
        </w:rPr>
        <w:t>р</w:t>
      </w:r>
      <w:r w:rsidRPr="00BA0BA5">
        <w:rPr>
          <w:sz w:val="23"/>
          <w:szCs w:val="23"/>
        </w:rPr>
        <w:t>ждении Правил использования лесов для строительства, реконструкции, эксплуатации линейных объектов и Перечня случаев использования лесов для строительства, реконструкции, эксплуатации линейных объектов без предоставления лесного участка, с установлением или без установления се</w:t>
      </w:r>
      <w:r w:rsidRPr="00BA0BA5">
        <w:rPr>
          <w:sz w:val="23"/>
          <w:szCs w:val="23"/>
        </w:rPr>
        <w:t>р</w:t>
      </w:r>
      <w:r w:rsidRPr="00BA0BA5">
        <w:rPr>
          <w:sz w:val="23"/>
          <w:szCs w:val="23"/>
        </w:rPr>
        <w:t>витута, публичного сервитута»;</w:t>
      </w:r>
    </w:p>
    <w:p w:rsidR="003B2DCE" w:rsidRPr="00BA0BA5" w:rsidRDefault="003B2DCE" w:rsidP="003B2DCE">
      <w:pPr>
        <w:jc w:val="both"/>
        <w:rPr>
          <w:sz w:val="23"/>
          <w:szCs w:val="23"/>
        </w:rPr>
      </w:pPr>
      <w:r w:rsidRPr="00BA0BA5">
        <w:rPr>
          <w:sz w:val="23"/>
          <w:szCs w:val="23"/>
        </w:rPr>
        <w:t>- Государственным стандартом Союза ССР ГОСТ 17.4.3.02-85 (</w:t>
      </w:r>
      <w:proofErr w:type="gramStart"/>
      <w:r w:rsidRPr="00BA0BA5">
        <w:rPr>
          <w:sz w:val="23"/>
          <w:szCs w:val="23"/>
        </w:rPr>
        <w:t>СТ</w:t>
      </w:r>
      <w:proofErr w:type="gramEnd"/>
      <w:r w:rsidRPr="00BA0BA5">
        <w:rPr>
          <w:sz w:val="23"/>
          <w:szCs w:val="23"/>
        </w:rPr>
        <w:t xml:space="preserve"> СЭВ 4471-84). «Охрана природы. Почвы. Требования к охране плодородного слоя почвы при производстве земляных работ».</w:t>
      </w:r>
    </w:p>
    <w:p w:rsidR="00B91C99" w:rsidRPr="00BA0BA5" w:rsidRDefault="0052060E" w:rsidP="00B91C99">
      <w:pPr>
        <w:suppressAutoHyphens/>
        <w:jc w:val="both"/>
        <w:rPr>
          <w:color w:val="000000" w:themeColor="text1"/>
          <w:sz w:val="23"/>
          <w:szCs w:val="23"/>
        </w:rPr>
      </w:pPr>
      <w:r w:rsidRPr="00BA0BA5">
        <w:rPr>
          <w:sz w:val="23"/>
          <w:szCs w:val="23"/>
        </w:rPr>
        <w:t>5.1.</w:t>
      </w:r>
      <w:r w:rsidRPr="00BA0BA5">
        <w:rPr>
          <w:color w:val="000000" w:themeColor="text1"/>
          <w:sz w:val="23"/>
          <w:szCs w:val="23"/>
        </w:rPr>
        <w:t xml:space="preserve">2. </w:t>
      </w:r>
      <w:proofErr w:type="gramStart"/>
      <w:r w:rsidRPr="00BA0BA5">
        <w:rPr>
          <w:color w:val="000000" w:themeColor="text1"/>
          <w:sz w:val="23"/>
          <w:szCs w:val="23"/>
        </w:rPr>
        <w:t xml:space="preserve">Перед началом производства работ Подрядчик обеспечивает прохождение своими работниками </w:t>
      </w:r>
      <w:r w:rsidR="00B91C99" w:rsidRPr="00BA0BA5">
        <w:rPr>
          <w:color w:val="000000" w:themeColor="text1"/>
          <w:sz w:val="23"/>
          <w:szCs w:val="23"/>
        </w:rPr>
        <w:t xml:space="preserve">вводных инструктажей по охране труда и пожарной безопасности в отделе охраны труда и промышленной безопасности Заказчика, первичных инструктажей на рабочем месте по охране труда и пожарной безопасности по месту производства работ на действующих объектах Заказчика, и обязательное оформление наряда-допуска для производства работ в охранной зоне ВЛ. </w:t>
      </w:r>
      <w:proofErr w:type="gramEnd"/>
    </w:p>
    <w:p w:rsidR="00C93A14" w:rsidRPr="00BA0BA5" w:rsidRDefault="00B91C99" w:rsidP="00E24A4C">
      <w:pPr>
        <w:suppressAutoHyphens/>
        <w:ind w:firstLine="567"/>
        <w:jc w:val="both"/>
        <w:rPr>
          <w:color w:val="000000" w:themeColor="text1"/>
          <w:sz w:val="23"/>
          <w:szCs w:val="23"/>
        </w:rPr>
      </w:pPr>
      <w:r w:rsidRPr="00BA0BA5">
        <w:rPr>
          <w:color w:val="000000" w:themeColor="text1"/>
          <w:sz w:val="23"/>
          <w:szCs w:val="23"/>
        </w:rPr>
        <w:t xml:space="preserve">Подрядчик к производству работ без оформленного наряда </w:t>
      </w:r>
      <w:r w:rsidR="001D3B6F" w:rsidRPr="00BA0BA5">
        <w:rPr>
          <w:color w:val="000000" w:themeColor="text1"/>
          <w:sz w:val="23"/>
          <w:szCs w:val="23"/>
        </w:rPr>
        <w:t xml:space="preserve">- </w:t>
      </w:r>
      <w:r w:rsidRPr="00BA0BA5">
        <w:rPr>
          <w:color w:val="000000" w:themeColor="text1"/>
          <w:sz w:val="23"/>
          <w:szCs w:val="23"/>
        </w:rPr>
        <w:t>допуска не допускается. Проведение инструктажей осуществляется на основании письма со списком работников Подрядчика. Без проведения инструктажей работники Подрядчика не допускаются к выполнению работ.</w:t>
      </w:r>
    </w:p>
    <w:p w:rsidR="001D3B6F" w:rsidRPr="00BA0BA5" w:rsidRDefault="001D3B6F" w:rsidP="001D3B6F">
      <w:pPr>
        <w:ind w:firstLine="567"/>
        <w:jc w:val="both"/>
        <w:rPr>
          <w:spacing w:val="-1"/>
          <w:sz w:val="23"/>
          <w:szCs w:val="23"/>
        </w:rPr>
      </w:pPr>
      <w:r w:rsidRPr="00BA0BA5">
        <w:rPr>
          <w:spacing w:val="-1"/>
          <w:sz w:val="23"/>
          <w:szCs w:val="23"/>
        </w:rPr>
        <w:t>Подрядчик подтверждает, что согласие субъектов персональных данных на обработку их перс</w:t>
      </w:r>
      <w:r w:rsidRPr="00BA0BA5">
        <w:rPr>
          <w:spacing w:val="-1"/>
          <w:sz w:val="23"/>
          <w:szCs w:val="23"/>
        </w:rPr>
        <w:t>о</w:t>
      </w:r>
      <w:r w:rsidRPr="00BA0BA5">
        <w:rPr>
          <w:spacing w:val="-1"/>
          <w:sz w:val="23"/>
          <w:szCs w:val="23"/>
        </w:rPr>
        <w:t>нальных данных оформлено в соответствии с Федеральным законом РФ «О персональных данных» от 27.07.2006г. № 152-ФЗ.</w:t>
      </w:r>
    </w:p>
    <w:p w:rsidR="0052060E" w:rsidRPr="00BA0BA5" w:rsidRDefault="0052060E" w:rsidP="0052060E">
      <w:pPr>
        <w:suppressAutoHyphens/>
        <w:jc w:val="both"/>
        <w:rPr>
          <w:sz w:val="23"/>
          <w:szCs w:val="23"/>
        </w:rPr>
      </w:pPr>
      <w:r w:rsidRPr="00BA0BA5">
        <w:rPr>
          <w:sz w:val="23"/>
          <w:szCs w:val="23"/>
        </w:rPr>
        <w:t xml:space="preserve">5.1.3. </w:t>
      </w:r>
      <w:r w:rsidR="00B91C99" w:rsidRPr="00BA0BA5">
        <w:rPr>
          <w:sz w:val="23"/>
          <w:szCs w:val="23"/>
        </w:rPr>
        <w:t xml:space="preserve">До начала работ Подрядчик должен направить Заказчику список работников включая водителей, водителей-машинистов, машинистов Подрядчика с указанием Фамилии, Имени, Отчества работников, должности, года рождения, которым будет предоставлено право выдачи наряда, право быть ответственными руководителями, производителями работ, членами бригады, а также подтвердить группы (при наличии) по </w:t>
      </w:r>
      <w:proofErr w:type="spellStart"/>
      <w:r w:rsidR="00B91C99" w:rsidRPr="00BA0BA5">
        <w:rPr>
          <w:sz w:val="23"/>
          <w:szCs w:val="23"/>
        </w:rPr>
        <w:t>электробезопасности</w:t>
      </w:r>
      <w:proofErr w:type="spellEnd"/>
      <w:r w:rsidR="00B91C99" w:rsidRPr="00BA0BA5">
        <w:rPr>
          <w:sz w:val="23"/>
          <w:szCs w:val="23"/>
        </w:rPr>
        <w:t xml:space="preserve"> этих работников.</w:t>
      </w:r>
    </w:p>
    <w:p w:rsidR="005E49DC" w:rsidRPr="00BA0BA5" w:rsidRDefault="005E49DC" w:rsidP="0052060E">
      <w:pPr>
        <w:suppressAutoHyphens/>
        <w:jc w:val="both"/>
        <w:rPr>
          <w:sz w:val="23"/>
          <w:szCs w:val="23"/>
        </w:rPr>
      </w:pPr>
      <w:r w:rsidRPr="00BA0BA5">
        <w:rPr>
          <w:spacing w:val="2"/>
          <w:sz w:val="23"/>
          <w:szCs w:val="23"/>
        </w:rPr>
        <w:t>Назначить лиц, отвечающих за безопасную организацию работ в соответствии с требованиями норм и правил по охране труда.</w:t>
      </w:r>
    </w:p>
    <w:p w:rsidR="007F0430" w:rsidRPr="00BA0BA5" w:rsidRDefault="0052060E" w:rsidP="007F0430">
      <w:pPr>
        <w:suppressAutoHyphens/>
        <w:jc w:val="both"/>
        <w:rPr>
          <w:sz w:val="23"/>
          <w:szCs w:val="23"/>
        </w:rPr>
      </w:pPr>
      <w:r w:rsidRPr="00BA0BA5">
        <w:rPr>
          <w:sz w:val="23"/>
          <w:szCs w:val="23"/>
        </w:rPr>
        <w:t xml:space="preserve">5.1.4. </w:t>
      </w:r>
      <w:r w:rsidR="007F0430" w:rsidRPr="00BA0BA5">
        <w:rPr>
          <w:sz w:val="23"/>
          <w:szCs w:val="23"/>
        </w:rPr>
        <w:t>Подрядчик обязуется допустить к выполнению работ по договору бригаду, сформированную в соответствии с приказом Министерства труда и социальной защиты РФ от 15 декабря 2020 г. № 903н «Об утверждении Правил по охране труда при эксплуатации электроустановок», в составе:</w:t>
      </w:r>
    </w:p>
    <w:p w:rsidR="007F0430" w:rsidRPr="00BA0BA5" w:rsidRDefault="007F0430" w:rsidP="007F0430">
      <w:pPr>
        <w:widowControl w:val="0"/>
        <w:autoSpaceDE w:val="0"/>
        <w:autoSpaceDN w:val="0"/>
        <w:adjustRightInd w:val="0"/>
        <w:jc w:val="both"/>
        <w:rPr>
          <w:sz w:val="23"/>
          <w:szCs w:val="23"/>
        </w:rPr>
      </w:pPr>
      <w:r w:rsidRPr="00BA0BA5">
        <w:rPr>
          <w:sz w:val="23"/>
          <w:szCs w:val="23"/>
        </w:rPr>
        <w:t>- мастер (бригадир, V группа) в количестве не менее 2 человек;</w:t>
      </w:r>
    </w:p>
    <w:p w:rsidR="007F0430" w:rsidRPr="00BA0BA5" w:rsidRDefault="007F0430" w:rsidP="007F0430">
      <w:pPr>
        <w:widowControl w:val="0"/>
        <w:autoSpaceDE w:val="0"/>
        <w:autoSpaceDN w:val="0"/>
        <w:adjustRightInd w:val="0"/>
        <w:jc w:val="both"/>
        <w:rPr>
          <w:sz w:val="23"/>
          <w:szCs w:val="23"/>
        </w:rPr>
      </w:pPr>
      <w:r w:rsidRPr="00BA0BA5">
        <w:rPr>
          <w:sz w:val="23"/>
          <w:szCs w:val="23"/>
        </w:rPr>
        <w:t>- вальщик леса (лесоруб) в количестве не менее 6 человек.</w:t>
      </w:r>
    </w:p>
    <w:p w:rsidR="004F3694" w:rsidRPr="00BA0BA5" w:rsidRDefault="007F2271" w:rsidP="002F7DA0">
      <w:pPr>
        <w:suppressAutoHyphens/>
        <w:jc w:val="both"/>
        <w:rPr>
          <w:sz w:val="23"/>
          <w:szCs w:val="23"/>
        </w:rPr>
      </w:pPr>
      <w:r w:rsidRPr="00BA0BA5">
        <w:rPr>
          <w:sz w:val="23"/>
          <w:szCs w:val="23"/>
        </w:rPr>
        <w:t>5.1.5.</w:t>
      </w:r>
      <w:r w:rsidR="001D0913" w:rsidRPr="00BA0BA5">
        <w:rPr>
          <w:sz w:val="23"/>
          <w:szCs w:val="23"/>
        </w:rPr>
        <w:t xml:space="preserve"> </w:t>
      </w:r>
      <w:r w:rsidRPr="00BA0BA5">
        <w:rPr>
          <w:sz w:val="23"/>
          <w:szCs w:val="23"/>
        </w:rPr>
        <w:t>Выполняет работы по настоящему договору с применением дробильной установки</w:t>
      </w:r>
      <w:proofErr w:type="gramStart"/>
      <w:r w:rsidRPr="00BA0BA5">
        <w:rPr>
          <w:sz w:val="23"/>
          <w:szCs w:val="23"/>
        </w:rPr>
        <w:t>:</w:t>
      </w:r>
      <w:r w:rsidR="004F3694" w:rsidRPr="00BA0BA5">
        <w:rPr>
          <w:sz w:val="23"/>
          <w:szCs w:val="23"/>
        </w:rPr>
        <w:t xml:space="preserve">: </w:t>
      </w:r>
      <w:proofErr w:type="gramEnd"/>
      <w:r w:rsidR="004F3694" w:rsidRPr="00BA0BA5">
        <w:rPr>
          <w:sz w:val="23"/>
          <w:szCs w:val="23"/>
        </w:rPr>
        <w:t xml:space="preserve">срезка деревьев и кустарника вручную, перемещение порубочных остатков для переработки в технологическую щепу к дробильным установкам, измельчение порубочных остатков в щепу дробильной установкой, равномерное распределение щепы по верхнему слою почвы без образования куч. </w:t>
      </w:r>
    </w:p>
    <w:p w:rsidR="004F3694" w:rsidRPr="00BA0BA5" w:rsidRDefault="004F3694" w:rsidP="004F3694">
      <w:pPr>
        <w:tabs>
          <w:tab w:val="left" w:pos="-392"/>
        </w:tabs>
        <w:jc w:val="both"/>
        <w:rPr>
          <w:sz w:val="23"/>
          <w:szCs w:val="23"/>
        </w:rPr>
      </w:pPr>
      <w:proofErr w:type="gramStart"/>
      <w:r w:rsidRPr="00BA0BA5">
        <w:rPr>
          <w:sz w:val="23"/>
          <w:szCs w:val="23"/>
        </w:rPr>
        <w:t>Выполнение работ по вырубке и утилизации порубочных остатков крупного леса включает: вырубка деревьев вручную, обрубка кроны, сучьев, разделка древесины, полученной от валки леса, очистка мест разделки от порубочных остатков и измельчение их в щепу дробильной установкой, равноме</w:t>
      </w:r>
      <w:r w:rsidRPr="00BA0BA5">
        <w:rPr>
          <w:sz w:val="23"/>
          <w:szCs w:val="23"/>
        </w:rPr>
        <w:t>р</w:t>
      </w:r>
      <w:r w:rsidRPr="00BA0BA5">
        <w:rPr>
          <w:sz w:val="23"/>
          <w:szCs w:val="23"/>
        </w:rPr>
        <w:t xml:space="preserve">ное распределение щепы по верхнему слою почвы без образования куч, укладка бревен в штабеля </w:t>
      </w:r>
      <w:r w:rsidRPr="00BA0BA5">
        <w:rPr>
          <w:sz w:val="23"/>
          <w:szCs w:val="23"/>
        </w:rPr>
        <w:lastRenderedPageBreak/>
        <w:t>(временное хранение на срок не более 5 (пяти) календарных дней</w:t>
      </w:r>
      <w:proofErr w:type="gramEnd"/>
      <w:r w:rsidRPr="00BA0BA5">
        <w:rPr>
          <w:sz w:val="23"/>
          <w:szCs w:val="23"/>
        </w:rPr>
        <w:t>), погрузка и отвозка бревен на пр</w:t>
      </w:r>
      <w:r w:rsidRPr="00BA0BA5">
        <w:rPr>
          <w:sz w:val="23"/>
          <w:szCs w:val="23"/>
        </w:rPr>
        <w:t>о</w:t>
      </w:r>
      <w:r w:rsidRPr="00BA0BA5">
        <w:rPr>
          <w:sz w:val="23"/>
          <w:szCs w:val="23"/>
        </w:rPr>
        <w:t>изводственную базу сетевого района, разгрузка.</w:t>
      </w:r>
    </w:p>
    <w:p w:rsidR="004F3694" w:rsidRPr="00BA0BA5" w:rsidRDefault="004F3694" w:rsidP="004F3694">
      <w:pPr>
        <w:tabs>
          <w:tab w:val="left" w:pos="-392"/>
        </w:tabs>
        <w:jc w:val="both"/>
        <w:rPr>
          <w:sz w:val="23"/>
          <w:szCs w:val="23"/>
        </w:rPr>
      </w:pPr>
      <w:r w:rsidRPr="00BA0BA5">
        <w:rPr>
          <w:sz w:val="23"/>
          <w:szCs w:val="23"/>
        </w:rPr>
        <w:t>Выполнение работ по вырубке поросли (кустарников, мелколесья), валке и рубке крупных деревьев производится непосредственно в охранных зонах действующих ЛЭП напряжением 6-35кВ с перер</w:t>
      </w:r>
      <w:r w:rsidRPr="00BA0BA5">
        <w:rPr>
          <w:sz w:val="23"/>
          <w:szCs w:val="23"/>
        </w:rPr>
        <w:t>а</w:t>
      </w:r>
      <w:r w:rsidRPr="00BA0BA5">
        <w:rPr>
          <w:sz w:val="23"/>
          <w:szCs w:val="23"/>
        </w:rPr>
        <w:t>боткой порубочных остатков в щепу.</w:t>
      </w:r>
    </w:p>
    <w:p w:rsidR="004F3694" w:rsidRPr="00BA0BA5" w:rsidRDefault="004F3694" w:rsidP="004F3694">
      <w:pPr>
        <w:tabs>
          <w:tab w:val="left" w:pos="-392"/>
        </w:tabs>
        <w:jc w:val="both"/>
        <w:rPr>
          <w:sz w:val="23"/>
          <w:szCs w:val="23"/>
        </w:rPr>
      </w:pPr>
      <w:r w:rsidRPr="00BA0BA5">
        <w:rPr>
          <w:sz w:val="23"/>
          <w:szCs w:val="23"/>
        </w:rPr>
        <w:t>Подрядчик за свой счет и своими силами должен обеспечить в течение 3(трех)-5(пяти) суток с м</w:t>
      </w:r>
      <w:r w:rsidRPr="00BA0BA5">
        <w:rPr>
          <w:sz w:val="23"/>
          <w:szCs w:val="23"/>
        </w:rPr>
        <w:t>о</w:t>
      </w:r>
      <w:r w:rsidRPr="00BA0BA5">
        <w:rPr>
          <w:sz w:val="23"/>
          <w:szCs w:val="23"/>
        </w:rPr>
        <w:t>мента производства расчистки в охранных зонах ЛЭП уничтожение (вывоз) или измельчение в щепу и равномерное распределение на местах расчистки древесных остатков в полном объеме и безопа</w:t>
      </w:r>
      <w:r w:rsidRPr="00BA0BA5">
        <w:rPr>
          <w:sz w:val="23"/>
          <w:szCs w:val="23"/>
        </w:rPr>
        <w:t>с</w:t>
      </w:r>
      <w:r w:rsidRPr="00BA0BA5">
        <w:rPr>
          <w:sz w:val="23"/>
          <w:szCs w:val="23"/>
        </w:rPr>
        <w:t>ными способами.</w:t>
      </w:r>
    </w:p>
    <w:p w:rsidR="004F3694" w:rsidRPr="00BA0BA5" w:rsidRDefault="004F3694" w:rsidP="004F3694">
      <w:pPr>
        <w:tabs>
          <w:tab w:val="left" w:pos="-392"/>
        </w:tabs>
        <w:jc w:val="both"/>
        <w:rPr>
          <w:sz w:val="23"/>
          <w:szCs w:val="23"/>
        </w:rPr>
      </w:pPr>
      <w:r w:rsidRPr="00BA0BA5">
        <w:rPr>
          <w:sz w:val="23"/>
          <w:szCs w:val="23"/>
        </w:rPr>
        <w:t>Размеры куч/валов из порубочных остатков, подготовленных к измельчению, и расстояние между ними необходимо соблюдать в соответствии с установленными нормативными документами.</w:t>
      </w:r>
    </w:p>
    <w:p w:rsidR="004F3694" w:rsidRPr="00BA0BA5" w:rsidRDefault="004F3694" w:rsidP="004F3694">
      <w:pPr>
        <w:tabs>
          <w:tab w:val="left" w:pos="-392"/>
        </w:tabs>
        <w:jc w:val="both"/>
        <w:rPr>
          <w:sz w:val="23"/>
          <w:szCs w:val="23"/>
        </w:rPr>
      </w:pPr>
      <w:r w:rsidRPr="00BA0BA5">
        <w:rPr>
          <w:sz w:val="23"/>
          <w:szCs w:val="23"/>
        </w:rPr>
        <w:t>Слой переработанных в щепу порубочных остатков должен быть равномерно распределен по терр</w:t>
      </w:r>
      <w:r w:rsidRPr="00BA0BA5">
        <w:rPr>
          <w:sz w:val="23"/>
          <w:szCs w:val="23"/>
        </w:rPr>
        <w:t>и</w:t>
      </w:r>
      <w:r w:rsidRPr="00BA0BA5">
        <w:rPr>
          <w:sz w:val="23"/>
          <w:szCs w:val="23"/>
        </w:rPr>
        <w:t>тории просеки, высотой не более 20см.</w:t>
      </w:r>
    </w:p>
    <w:p w:rsidR="004F3694" w:rsidRPr="00BA0BA5" w:rsidRDefault="004F3694" w:rsidP="004F3694">
      <w:pPr>
        <w:tabs>
          <w:tab w:val="left" w:pos="-392"/>
        </w:tabs>
        <w:jc w:val="both"/>
        <w:rPr>
          <w:sz w:val="23"/>
          <w:szCs w:val="23"/>
        </w:rPr>
      </w:pPr>
      <w:r w:rsidRPr="00BA0BA5">
        <w:rPr>
          <w:sz w:val="23"/>
          <w:szCs w:val="23"/>
        </w:rPr>
        <w:t xml:space="preserve">Высота пней после вырубки просеки должна быть не более 10 см. В местах, где </w:t>
      </w:r>
      <w:proofErr w:type="gramStart"/>
      <w:r w:rsidRPr="00BA0BA5">
        <w:rPr>
          <w:sz w:val="23"/>
          <w:szCs w:val="23"/>
        </w:rPr>
        <w:t>существует</w:t>
      </w:r>
      <w:proofErr w:type="gramEnd"/>
      <w:r w:rsidRPr="00BA0BA5">
        <w:rPr>
          <w:sz w:val="23"/>
          <w:szCs w:val="23"/>
        </w:rPr>
        <w:t>/создается проезд для автомобильного и гусеничного транспорта, а также строительных машин, пни должны срезаться под уровень земли.</w:t>
      </w:r>
    </w:p>
    <w:p w:rsidR="00DF05E2" w:rsidRPr="00BA0BA5" w:rsidRDefault="007F2271" w:rsidP="008B202D">
      <w:pPr>
        <w:jc w:val="both"/>
        <w:rPr>
          <w:sz w:val="23"/>
          <w:szCs w:val="23"/>
        </w:rPr>
      </w:pPr>
      <w:r w:rsidRPr="00BA0BA5">
        <w:rPr>
          <w:sz w:val="23"/>
          <w:szCs w:val="23"/>
        </w:rPr>
        <w:t xml:space="preserve">5.1.6. </w:t>
      </w:r>
      <w:r w:rsidR="008B202D" w:rsidRPr="00BA0BA5">
        <w:rPr>
          <w:sz w:val="23"/>
          <w:szCs w:val="23"/>
        </w:rPr>
        <w:t>Обеспечивает своих работников для выполнения работ по настоящему договору материально-техническими ресурсами (машинами и механизмами, специальными приспособлениями и инстр</w:t>
      </w:r>
      <w:r w:rsidR="008B202D" w:rsidRPr="00BA0BA5">
        <w:rPr>
          <w:sz w:val="23"/>
          <w:szCs w:val="23"/>
        </w:rPr>
        <w:t>у</w:t>
      </w:r>
      <w:r w:rsidR="008B202D" w:rsidRPr="00BA0BA5">
        <w:rPr>
          <w:sz w:val="23"/>
          <w:szCs w:val="23"/>
        </w:rPr>
        <w:t xml:space="preserve">ментами, в т.ч. дробильной установки типа </w:t>
      </w:r>
      <w:proofErr w:type="spellStart"/>
      <w:r w:rsidR="008B202D" w:rsidRPr="00BA0BA5">
        <w:rPr>
          <w:sz w:val="23"/>
          <w:szCs w:val="23"/>
        </w:rPr>
        <w:t>B</w:t>
      </w:r>
      <w:proofErr w:type="gramStart"/>
      <w:r w:rsidR="008B202D" w:rsidRPr="00BA0BA5">
        <w:rPr>
          <w:sz w:val="23"/>
          <w:szCs w:val="23"/>
        </w:rPr>
        <w:t>а</w:t>
      </w:r>
      <w:proofErr w:type="gramEnd"/>
      <w:r w:rsidR="008B202D" w:rsidRPr="00BA0BA5">
        <w:rPr>
          <w:sz w:val="23"/>
          <w:szCs w:val="23"/>
        </w:rPr>
        <w:t>ndit</w:t>
      </w:r>
      <w:proofErr w:type="spellEnd"/>
      <w:r w:rsidR="008B202D" w:rsidRPr="00BA0BA5">
        <w:rPr>
          <w:sz w:val="23"/>
          <w:szCs w:val="23"/>
        </w:rPr>
        <w:t xml:space="preserve"> или аналога, для переработки порубочных остатков в щепу</w:t>
      </w:r>
      <w:r w:rsidR="005E49DC" w:rsidRPr="00BA0BA5">
        <w:rPr>
          <w:sz w:val="23"/>
          <w:szCs w:val="23"/>
        </w:rPr>
        <w:t>)</w:t>
      </w:r>
      <w:r w:rsidR="00DF05E2" w:rsidRPr="00BA0BA5">
        <w:rPr>
          <w:sz w:val="23"/>
          <w:szCs w:val="23"/>
        </w:rPr>
        <w:t xml:space="preserve">. </w:t>
      </w:r>
    </w:p>
    <w:p w:rsidR="008B202D" w:rsidRPr="00BA0BA5" w:rsidRDefault="008B202D" w:rsidP="008B202D">
      <w:pPr>
        <w:jc w:val="both"/>
        <w:rPr>
          <w:sz w:val="23"/>
          <w:szCs w:val="23"/>
        </w:rPr>
      </w:pPr>
      <w:r w:rsidRPr="00BA0BA5">
        <w:rPr>
          <w:sz w:val="23"/>
          <w:szCs w:val="23"/>
        </w:rPr>
        <w:t>Используемые в процессе работы машины и механизмы, специальные приспособления и инструме</w:t>
      </w:r>
      <w:r w:rsidRPr="00BA0BA5">
        <w:rPr>
          <w:sz w:val="23"/>
          <w:szCs w:val="23"/>
        </w:rPr>
        <w:t>н</w:t>
      </w:r>
      <w:r w:rsidRPr="00BA0BA5">
        <w:rPr>
          <w:sz w:val="23"/>
          <w:szCs w:val="23"/>
        </w:rPr>
        <w:t>ты, в т.ч. дробильная установка для переработки порубочных остатков в щепу, обеспечиваются По</w:t>
      </w:r>
      <w:r w:rsidRPr="00BA0BA5">
        <w:rPr>
          <w:sz w:val="23"/>
          <w:szCs w:val="23"/>
        </w:rPr>
        <w:t>д</w:t>
      </w:r>
      <w:r w:rsidRPr="00BA0BA5">
        <w:rPr>
          <w:sz w:val="23"/>
          <w:szCs w:val="23"/>
        </w:rPr>
        <w:t>рядчиком.</w:t>
      </w:r>
    </w:p>
    <w:p w:rsidR="008B202D" w:rsidRPr="00BA0BA5" w:rsidRDefault="008B202D" w:rsidP="008B202D">
      <w:pPr>
        <w:jc w:val="both"/>
        <w:rPr>
          <w:sz w:val="23"/>
          <w:szCs w:val="23"/>
        </w:rPr>
      </w:pPr>
      <w:r w:rsidRPr="00BA0BA5">
        <w:rPr>
          <w:sz w:val="23"/>
          <w:szCs w:val="23"/>
        </w:rPr>
        <w:t>Перемещение машин и механизмов в пределах объекта Подрядчик осуществляет своими силами и средствами.</w:t>
      </w:r>
    </w:p>
    <w:p w:rsidR="008B202D" w:rsidRPr="00BA0BA5" w:rsidRDefault="008B202D" w:rsidP="008B202D">
      <w:pPr>
        <w:jc w:val="both"/>
        <w:rPr>
          <w:sz w:val="23"/>
          <w:szCs w:val="23"/>
        </w:rPr>
      </w:pPr>
      <w:r w:rsidRPr="00BA0BA5">
        <w:rPr>
          <w:sz w:val="23"/>
          <w:szCs w:val="23"/>
        </w:rPr>
        <w:t>Перебазировку машин и механизмов для проведения ремонта или обязательного планового технич</w:t>
      </w:r>
      <w:r w:rsidRPr="00BA0BA5">
        <w:rPr>
          <w:sz w:val="23"/>
          <w:szCs w:val="23"/>
        </w:rPr>
        <w:t>е</w:t>
      </w:r>
      <w:r w:rsidRPr="00BA0BA5">
        <w:rPr>
          <w:sz w:val="23"/>
          <w:szCs w:val="23"/>
        </w:rPr>
        <w:t>ского обслуживания/диагностики со строительной площадки на свою производственную базу По</w:t>
      </w:r>
      <w:r w:rsidRPr="00BA0BA5">
        <w:rPr>
          <w:sz w:val="23"/>
          <w:szCs w:val="23"/>
        </w:rPr>
        <w:t>д</w:t>
      </w:r>
      <w:r w:rsidRPr="00BA0BA5">
        <w:rPr>
          <w:sz w:val="23"/>
          <w:szCs w:val="23"/>
        </w:rPr>
        <w:t>рядчик осуществляет за свой счет.</w:t>
      </w:r>
    </w:p>
    <w:p w:rsidR="008B202D" w:rsidRPr="00BA0BA5" w:rsidRDefault="008B202D" w:rsidP="008B202D">
      <w:pPr>
        <w:jc w:val="both"/>
        <w:rPr>
          <w:sz w:val="23"/>
          <w:szCs w:val="23"/>
        </w:rPr>
      </w:pPr>
      <w:r w:rsidRPr="00BA0BA5">
        <w:rPr>
          <w:sz w:val="23"/>
          <w:szCs w:val="23"/>
        </w:rPr>
        <w:t>Подрядчик обязуется применять при производстве работ механизмы, оборудование, инструмент, к</w:t>
      </w:r>
      <w:r w:rsidRPr="00BA0BA5">
        <w:rPr>
          <w:sz w:val="23"/>
          <w:szCs w:val="23"/>
        </w:rPr>
        <w:t>о</w:t>
      </w:r>
      <w:r w:rsidRPr="00BA0BA5">
        <w:rPr>
          <w:sz w:val="23"/>
          <w:szCs w:val="23"/>
        </w:rPr>
        <w:t>торые по своим техническим характеристикам соответствуют условиям безопасного выполнения р</w:t>
      </w:r>
      <w:r w:rsidRPr="00BA0BA5">
        <w:rPr>
          <w:sz w:val="23"/>
          <w:szCs w:val="23"/>
        </w:rPr>
        <w:t>а</w:t>
      </w:r>
      <w:r w:rsidRPr="00BA0BA5">
        <w:rPr>
          <w:sz w:val="23"/>
          <w:szCs w:val="23"/>
        </w:rPr>
        <w:t>бот, обеспечивать безопасные способы выполнения работ и приемы труда, исключающие травматизм работающих и возникновение аварий.</w:t>
      </w:r>
    </w:p>
    <w:p w:rsidR="002F7DA0" w:rsidRPr="00BA0BA5" w:rsidRDefault="002F7DA0" w:rsidP="002F7DA0">
      <w:pPr>
        <w:tabs>
          <w:tab w:val="left" w:pos="-392"/>
        </w:tabs>
        <w:jc w:val="both"/>
        <w:rPr>
          <w:sz w:val="23"/>
          <w:szCs w:val="23"/>
        </w:rPr>
      </w:pPr>
      <w:r w:rsidRPr="00BA0BA5">
        <w:rPr>
          <w:sz w:val="23"/>
          <w:szCs w:val="23"/>
        </w:rPr>
        <w:t>Подрядчик в течение всего периода проведения работ по договору должен ежедневно до 19:00 пр</w:t>
      </w:r>
      <w:r w:rsidRPr="00BA0BA5">
        <w:rPr>
          <w:sz w:val="23"/>
          <w:szCs w:val="23"/>
        </w:rPr>
        <w:t>е</w:t>
      </w:r>
      <w:r w:rsidRPr="00BA0BA5">
        <w:rPr>
          <w:sz w:val="23"/>
          <w:szCs w:val="23"/>
        </w:rPr>
        <w:t>доставлять представителю Заказчика информацию о выполнении работ за прошедший день. Подря</w:t>
      </w:r>
      <w:r w:rsidRPr="00BA0BA5">
        <w:rPr>
          <w:sz w:val="23"/>
          <w:szCs w:val="23"/>
        </w:rPr>
        <w:t>д</w:t>
      </w:r>
      <w:r w:rsidRPr="00BA0BA5">
        <w:rPr>
          <w:sz w:val="23"/>
          <w:szCs w:val="23"/>
        </w:rPr>
        <w:t>чик должен еженедельно по пятницам совместно с представителем Заказчика проводить освидетел</w:t>
      </w:r>
      <w:r w:rsidRPr="00BA0BA5">
        <w:rPr>
          <w:sz w:val="23"/>
          <w:szCs w:val="23"/>
        </w:rPr>
        <w:t>ь</w:t>
      </w:r>
      <w:r w:rsidRPr="00BA0BA5">
        <w:rPr>
          <w:sz w:val="23"/>
          <w:szCs w:val="23"/>
        </w:rPr>
        <w:t>ствование объемов работ, выполненных в течение рабочей недели.</w:t>
      </w:r>
    </w:p>
    <w:p w:rsidR="007F2271" w:rsidRPr="00BA0BA5" w:rsidRDefault="007F2271" w:rsidP="009D5D6F">
      <w:pPr>
        <w:suppressAutoHyphens/>
        <w:jc w:val="both"/>
        <w:rPr>
          <w:sz w:val="23"/>
          <w:szCs w:val="23"/>
        </w:rPr>
      </w:pPr>
      <w:r w:rsidRPr="00BA0BA5">
        <w:rPr>
          <w:sz w:val="23"/>
          <w:szCs w:val="23"/>
        </w:rPr>
        <w:t>5.1.7.</w:t>
      </w:r>
      <w:r w:rsidR="003C4D3F" w:rsidRPr="00BA0BA5">
        <w:rPr>
          <w:sz w:val="23"/>
          <w:szCs w:val="23"/>
        </w:rPr>
        <w:t xml:space="preserve"> </w:t>
      </w:r>
      <w:r w:rsidRPr="00BA0BA5">
        <w:rPr>
          <w:sz w:val="23"/>
          <w:szCs w:val="23"/>
        </w:rPr>
        <w:t>Выполняет предписания и иные дополнительные требования лесхозов в соответствии с действующим законодательством РФ.</w:t>
      </w:r>
    </w:p>
    <w:p w:rsidR="007F2271" w:rsidRPr="00BA0BA5" w:rsidRDefault="007F2271" w:rsidP="009D5D6F">
      <w:pPr>
        <w:suppressAutoHyphens/>
        <w:jc w:val="both"/>
        <w:rPr>
          <w:sz w:val="23"/>
          <w:szCs w:val="23"/>
        </w:rPr>
      </w:pPr>
      <w:r w:rsidRPr="00BA0BA5">
        <w:rPr>
          <w:sz w:val="23"/>
          <w:szCs w:val="23"/>
        </w:rPr>
        <w:t>5.1.8.</w:t>
      </w:r>
      <w:r w:rsidR="003C4D3F" w:rsidRPr="00BA0BA5">
        <w:rPr>
          <w:sz w:val="23"/>
          <w:szCs w:val="23"/>
        </w:rPr>
        <w:t xml:space="preserve"> </w:t>
      </w:r>
      <w:r w:rsidRPr="00BA0BA5">
        <w:rPr>
          <w:sz w:val="23"/>
          <w:szCs w:val="23"/>
        </w:rPr>
        <w:t>При необходимости организовывает проживание своего персонала (работников) для выполнения работ по настоящему Договору в полевых условиях.</w:t>
      </w:r>
    </w:p>
    <w:p w:rsidR="007F2271" w:rsidRPr="00BA0BA5" w:rsidRDefault="007F2271" w:rsidP="009D5D6F">
      <w:pPr>
        <w:pStyle w:val="20"/>
        <w:suppressAutoHyphens/>
        <w:ind w:right="-32"/>
        <w:rPr>
          <w:sz w:val="23"/>
          <w:szCs w:val="23"/>
        </w:rPr>
      </w:pPr>
      <w:r w:rsidRPr="00BA0BA5">
        <w:rPr>
          <w:sz w:val="23"/>
          <w:szCs w:val="23"/>
        </w:rPr>
        <w:t>5.1.9.</w:t>
      </w:r>
      <w:r w:rsidR="00B91C99" w:rsidRPr="00BA0BA5">
        <w:rPr>
          <w:sz w:val="23"/>
          <w:szCs w:val="23"/>
        </w:rPr>
        <w:t xml:space="preserve"> </w:t>
      </w:r>
      <w:r w:rsidRPr="00BA0BA5">
        <w:rPr>
          <w:sz w:val="23"/>
          <w:szCs w:val="23"/>
        </w:rPr>
        <w:t>Самостоятельно несет ответственность за допущенные им при выполнении работ нарушения природоохранного, водного, земельного, лесного законодательства, в области пожарной безопасности, охраны труда, включая оплату штрафов, пени, а также по возмещению причиненного в связи с этим вреда.</w:t>
      </w:r>
    </w:p>
    <w:p w:rsidR="007F2271" w:rsidRPr="00BA0BA5" w:rsidRDefault="007F2271" w:rsidP="009D5D6F">
      <w:pPr>
        <w:pStyle w:val="20"/>
        <w:suppressAutoHyphens/>
        <w:ind w:right="-32"/>
        <w:rPr>
          <w:sz w:val="23"/>
          <w:szCs w:val="23"/>
        </w:rPr>
      </w:pPr>
      <w:r w:rsidRPr="00BA0BA5">
        <w:rPr>
          <w:sz w:val="23"/>
          <w:szCs w:val="23"/>
        </w:rPr>
        <w:t>5.1.10.</w:t>
      </w:r>
      <w:r w:rsidR="002D4626" w:rsidRPr="00BA0BA5">
        <w:rPr>
          <w:sz w:val="23"/>
          <w:szCs w:val="23"/>
        </w:rPr>
        <w:t xml:space="preserve"> </w:t>
      </w:r>
      <w:r w:rsidRPr="00BA0BA5">
        <w:rPr>
          <w:sz w:val="23"/>
          <w:szCs w:val="23"/>
        </w:rPr>
        <w:t>Своевременно и за свой счет устраняет недостатки и дефекты, выявленные при приемке работ.</w:t>
      </w:r>
    </w:p>
    <w:p w:rsidR="007F2271" w:rsidRPr="00BA0BA5" w:rsidRDefault="007F2271" w:rsidP="009D5D6F">
      <w:pPr>
        <w:pStyle w:val="20"/>
        <w:suppressAutoHyphens/>
        <w:ind w:right="-32"/>
        <w:rPr>
          <w:sz w:val="23"/>
          <w:szCs w:val="23"/>
        </w:rPr>
      </w:pPr>
      <w:proofErr w:type="gramStart"/>
      <w:r w:rsidRPr="00BA0BA5">
        <w:rPr>
          <w:sz w:val="23"/>
          <w:szCs w:val="23"/>
        </w:rPr>
        <w:t>5.1.11.Своими силами и средствами до начала работ  обеспечивает получение всех необходимых профессиональных допусков, пропусков на объекты, разрешений и лицензий на право производства работ, требуемых в соответствии с действующим законодательством Российской Федерации, а также</w:t>
      </w:r>
      <w:r w:rsidR="00D06110" w:rsidRPr="00BA0BA5">
        <w:rPr>
          <w:sz w:val="23"/>
          <w:szCs w:val="23"/>
        </w:rPr>
        <w:t>, при необходимости,</w:t>
      </w:r>
      <w:r w:rsidRPr="00BA0BA5">
        <w:rPr>
          <w:sz w:val="23"/>
          <w:szCs w:val="23"/>
        </w:rPr>
        <w:t xml:space="preserve"> разрешения на право производства  работ в охранной зоне действующих коммуникаций (со схемой с указанием в ней пересекаемых коммуникаций), а также оформления пропусков на проезд</w:t>
      </w:r>
      <w:proofErr w:type="gramEnd"/>
      <w:r w:rsidRPr="00BA0BA5">
        <w:rPr>
          <w:sz w:val="23"/>
          <w:szCs w:val="23"/>
        </w:rPr>
        <w:t xml:space="preserve"> спецтехники и работников организации Подрядчика на объекты. </w:t>
      </w:r>
    </w:p>
    <w:p w:rsidR="007F2271" w:rsidRPr="00BA0BA5" w:rsidRDefault="007F2271" w:rsidP="009D5D6F">
      <w:pPr>
        <w:pStyle w:val="20"/>
        <w:suppressAutoHyphens/>
        <w:ind w:right="-32"/>
        <w:rPr>
          <w:sz w:val="23"/>
          <w:szCs w:val="23"/>
        </w:rPr>
      </w:pPr>
      <w:r w:rsidRPr="00BA0BA5">
        <w:rPr>
          <w:sz w:val="23"/>
          <w:szCs w:val="23"/>
        </w:rPr>
        <w:t>5.1.12.</w:t>
      </w:r>
      <w:r w:rsidR="002D4626" w:rsidRPr="00BA0BA5">
        <w:rPr>
          <w:sz w:val="23"/>
          <w:szCs w:val="23"/>
        </w:rPr>
        <w:t xml:space="preserve"> </w:t>
      </w:r>
      <w:r w:rsidRPr="00BA0BA5">
        <w:rPr>
          <w:sz w:val="23"/>
          <w:szCs w:val="23"/>
        </w:rPr>
        <w:t>Принимает участие в комиссии вместе с Заказчиком и представителями территориальных отделов соответствующих лесниче</w:t>
      </w:r>
      <w:proofErr w:type="gramStart"/>
      <w:r w:rsidRPr="00BA0BA5">
        <w:rPr>
          <w:sz w:val="23"/>
          <w:szCs w:val="23"/>
        </w:rPr>
        <w:t>ств пр</w:t>
      </w:r>
      <w:proofErr w:type="gramEnd"/>
      <w:r w:rsidRPr="00BA0BA5">
        <w:rPr>
          <w:sz w:val="23"/>
          <w:szCs w:val="23"/>
        </w:rPr>
        <w:t xml:space="preserve">и освидетельствовании мест рубок. </w:t>
      </w:r>
    </w:p>
    <w:p w:rsidR="007F2271" w:rsidRPr="00BA0BA5" w:rsidRDefault="007F2271" w:rsidP="009D5D6F">
      <w:pPr>
        <w:pStyle w:val="20"/>
        <w:suppressAutoHyphens/>
        <w:ind w:right="-32"/>
        <w:rPr>
          <w:sz w:val="23"/>
          <w:szCs w:val="23"/>
        </w:rPr>
      </w:pPr>
      <w:r w:rsidRPr="00BA0BA5">
        <w:rPr>
          <w:sz w:val="23"/>
          <w:szCs w:val="23"/>
        </w:rPr>
        <w:t>5.1.13.</w:t>
      </w:r>
      <w:r w:rsidR="002D4626" w:rsidRPr="00BA0BA5">
        <w:rPr>
          <w:sz w:val="23"/>
          <w:szCs w:val="23"/>
        </w:rPr>
        <w:t xml:space="preserve"> </w:t>
      </w:r>
      <w:r w:rsidRPr="00BA0BA5">
        <w:rPr>
          <w:sz w:val="23"/>
          <w:szCs w:val="23"/>
        </w:rPr>
        <w:t>Приступает к работам только при наличии разрешительной документации.</w:t>
      </w:r>
    </w:p>
    <w:p w:rsidR="007F2271" w:rsidRPr="00BA0BA5" w:rsidRDefault="007F2271" w:rsidP="009D5D6F">
      <w:pPr>
        <w:suppressAutoHyphens/>
        <w:jc w:val="both"/>
        <w:rPr>
          <w:sz w:val="23"/>
          <w:szCs w:val="23"/>
        </w:rPr>
      </w:pPr>
      <w:r w:rsidRPr="00BA0BA5">
        <w:rPr>
          <w:sz w:val="23"/>
          <w:szCs w:val="23"/>
        </w:rPr>
        <w:t>5.1.14.</w:t>
      </w:r>
      <w:r w:rsidR="002D4626" w:rsidRPr="00BA0BA5">
        <w:rPr>
          <w:sz w:val="23"/>
          <w:szCs w:val="23"/>
        </w:rPr>
        <w:t xml:space="preserve"> </w:t>
      </w:r>
      <w:r w:rsidRPr="00BA0BA5">
        <w:rPr>
          <w:sz w:val="23"/>
          <w:szCs w:val="23"/>
        </w:rPr>
        <w:t>В течение 5</w:t>
      </w:r>
      <w:r w:rsidR="00B91C99" w:rsidRPr="00BA0BA5">
        <w:rPr>
          <w:sz w:val="23"/>
          <w:szCs w:val="23"/>
        </w:rPr>
        <w:t xml:space="preserve"> </w:t>
      </w:r>
      <w:r w:rsidRPr="00BA0BA5">
        <w:rPr>
          <w:sz w:val="23"/>
          <w:szCs w:val="23"/>
        </w:rPr>
        <w:t>(пяти) рабочих дней, следующих за датой вступления договора в силу, назначает ответственных представителей для координации и согласования с Заказчиком хода выполнения работ, о чем направляет Заказчику официальное уведомление. В уведомлении должна содержаться следующая информация о представителях Подрядчика: фамилия, имя, отчество, должность, срок полномочий, номер и дата распорядительного документа о назначении представителя Подрядчика.</w:t>
      </w:r>
    </w:p>
    <w:p w:rsidR="007F2271" w:rsidRPr="00BA0BA5" w:rsidRDefault="007F2271" w:rsidP="009D5D6F">
      <w:pPr>
        <w:suppressAutoHyphens/>
        <w:jc w:val="both"/>
        <w:rPr>
          <w:sz w:val="23"/>
          <w:szCs w:val="23"/>
        </w:rPr>
      </w:pPr>
      <w:r w:rsidRPr="00BA0BA5">
        <w:rPr>
          <w:sz w:val="23"/>
          <w:szCs w:val="23"/>
        </w:rPr>
        <w:lastRenderedPageBreak/>
        <w:t>5.1.15.</w:t>
      </w:r>
      <w:r w:rsidR="003C4D3F" w:rsidRPr="00BA0BA5">
        <w:rPr>
          <w:sz w:val="23"/>
          <w:szCs w:val="23"/>
        </w:rPr>
        <w:t xml:space="preserve"> </w:t>
      </w:r>
      <w:r w:rsidRPr="00BA0BA5">
        <w:rPr>
          <w:sz w:val="23"/>
          <w:szCs w:val="23"/>
        </w:rPr>
        <w:t>Обеспечивает выполнение необходимых мероприятий по охране труда, промышленной и пожарной безопасности, охране окружающей среды, предотвращению порчи и уничтожению зеленых насаждений и земли во время проведения работ, несет ответственность за нарушение указанных требований и возмещает Заказчику понесенные в результате этих нарушений убытки.</w:t>
      </w:r>
    </w:p>
    <w:p w:rsidR="007F2271" w:rsidRPr="00BA0BA5" w:rsidRDefault="007F2271" w:rsidP="009D5D6F">
      <w:pPr>
        <w:suppressAutoHyphens/>
        <w:jc w:val="both"/>
        <w:rPr>
          <w:sz w:val="23"/>
          <w:szCs w:val="23"/>
        </w:rPr>
      </w:pPr>
      <w:r w:rsidRPr="00BA0BA5">
        <w:rPr>
          <w:sz w:val="23"/>
          <w:szCs w:val="23"/>
        </w:rPr>
        <w:t>5.1.16.</w:t>
      </w:r>
      <w:r w:rsidR="003C4D3F" w:rsidRPr="00BA0BA5">
        <w:rPr>
          <w:sz w:val="23"/>
          <w:szCs w:val="23"/>
        </w:rPr>
        <w:t xml:space="preserve"> </w:t>
      </w:r>
      <w:r w:rsidRPr="00BA0BA5">
        <w:rPr>
          <w:sz w:val="23"/>
          <w:szCs w:val="23"/>
        </w:rPr>
        <w:t xml:space="preserve">Обеспечивает </w:t>
      </w:r>
      <w:r w:rsidR="004F59C9" w:rsidRPr="00BA0BA5">
        <w:rPr>
          <w:sz w:val="23"/>
          <w:szCs w:val="23"/>
        </w:rPr>
        <w:t>своих работников необходимыми средствами защиты, спецодеждой, обувью и приспособлениями для безопасного производства работ и контролирует правильное применение этих средств работниками.</w:t>
      </w:r>
    </w:p>
    <w:p w:rsidR="0040018A" w:rsidRPr="00BA0BA5" w:rsidRDefault="007F2271" w:rsidP="0040018A">
      <w:pPr>
        <w:suppressAutoHyphens/>
        <w:jc w:val="both"/>
        <w:rPr>
          <w:sz w:val="23"/>
          <w:szCs w:val="23"/>
        </w:rPr>
      </w:pPr>
      <w:r w:rsidRPr="00BA0BA5">
        <w:rPr>
          <w:sz w:val="23"/>
          <w:szCs w:val="23"/>
        </w:rPr>
        <w:t>5.1.17.</w:t>
      </w:r>
      <w:r w:rsidR="003C4D3F" w:rsidRPr="00BA0BA5">
        <w:rPr>
          <w:sz w:val="23"/>
          <w:szCs w:val="23"/>
        </w:rPr>
        <w:t xml:space="preserve"> </w:t>
      </w:r>
      <w:r w:rsidRPr="00BA0BA5">
        <w:rPr>
          <w:sz w:val="23"/>
          <w:szCs w:val="23"/>
        </w:rPr>
        <w:t>Применяет при производстве работ механизмы, оборудование, инструмент, которые по своим техническим характеристикам соответствуют условиям безопасного выполнения работ, обеспечивает безопасные способы выполнения работ и приемы труда, исключающие травматизм работающих и возникновение аварий.</w:t>
      </w:r>
    </w:p>
    <w:p w:rsidR="007F2271" w:rsidRPr="00BA0BA5" w:rsidRDefault="007F2271" w:rsidP="0040018A">
      <w:pPr>
        <w:suppressAutoHyphens/>
        <w:jc w:val="both"/>
        <w:rPr>
          <w:sz w:val="23"/>
          <w:szCs w:val="23"/>
        </w:rPr>
      </w:pPr>
      <w:r w:rsidRPr="00BA0BA5">
        <w:rPr>
          <w:sz w:val="23"/>
          <w:szCs w:val="23"/>
        </w:rPr>
        <w:t>5.1.18.</w:t>
      </w:r>
      <w:r w:rsidR="003C4D3F" w:rsidRPr="00BA0BA5">
        <w:rPr>
          <w:sz w:val="23"/>
          <w:szCs w:val="23"/>
        </w:rPr>
        <w:t xml:space="preserve"> </w:t>
      </w:r>
      <w:r w:rsidRPr="00BA0BA5">
        <w:rPr>
          <w:sz w:val="23"/>
          <w:szCs w:val="23"/>
        </w:rPr>
        <w:t>Обеспечивает выполнение необходимых мероприятий по пожарной безопасности в месте проведения работ и прилегающих к нему действующих объектов, в соответствии с требованиями пожарной безопасности в Российской Федерации в том числе, правилами Противопожарного режима в Российской Федерации, в нефтяной промышленности ППБО-85 при выполнении работ на взрывопожароопасном объекте.</w:t>
      </w:r>
    </w:p>
    <w:p w:rsidR="007F2271" w:rsidRPr="00BA0BA5" w:rsidRDefault="007F2271" w:rsidP="009D5D6F">
      <w:pPr>
        <w:suppressAutoHyphens/>
        <w:jc w:val="both"/>
        <w:rPr>
          <w:sz w:val="23"/>
          <w:szCs w:val="23"/>
        </w:rPr>
      </w:pPr>
      <w:r w:rsidRPr="00BA0BA5">
        <w:rPr>
          <w:sz w:val="23"/>
          <w:szCs w:val="23"/>
        </w:rPr>
        <w:t>5.1.19.</w:t>
      </w:r>
      <w:r w:rsidR="003C4D3F" w:rsidRPr="00BA0BA5">
        <w:rPr>
          <w:sz w:val="23"/>
          <w:szCs w:val="23"/>
        </w:rPr>
        <w:t xml:space="preserve"> </w:t>
      </w:r>
      <w:r w:rsidRPr="00BA0BA5">
        <w:rPr>
          <w:sz w:val="23"/>
          <w:szCs w:val="23"/>
        </w:rPr>
        <w:t>Предоставляет возможность Заказчику в любое время проверять и контролировать ход выполнения работ, качество работ.</w:t>
      </w:r>
    </w:p>
    <w:p w:rsidR="007F2271" w:rsidRPr="00BA0BA5" w:rsidRDefault="007F2271" w:rsidP="009D5D6F">
      <w:pPr>
        <w:tabs>
          <w:tab w:val="left" w:pos="0"/>
        </w:tabs>
        <w:suppressAutoHyphens/>
        <w:jc w:val="both"/>
        <w:rPr>
          <w:sz w:val="23"/>
          <w:szCs w:val="23"/>
        </w:rPr>
      </w:pPr>
      <w:r w:rsidRPr="00BA0BA5">
        <w:rPr>
          <w:sz w:val="23"/>
          <w:szCs w:val="23"/>
        </w:rPr>
        <w:t>5.1.20.</w:t>
      </w:r>
      <w:r w:rsidR="003C4D3F" w:rsidRPr="00BA0BA5">
        <w:rPr>
          <w:sz w:val="23"/>
          <w:szCs w:val="23"/>
        </w:rPr>
        <w:t xml:space="preserve"> </w:t>
      </w:r>
      <w:r w:rsidRPr="00BA0BA5">
        <w:rPr>
          <w:sz w:val="23"/>
          <w:szCs w:val="23"/>
        </w:rPr>
        <w:t xml:space="preserve">При выполнении работ соблюдает требования Стандарта АО «Черногорэнерго» в области промышленной и пожарной безопасности, охраны труда и охраны окружающей среды и действующего законодательства Российской Федерации об охране окружающей среды и безопасности ведения работ. </w:t>
      </w:r>
    </w:p>
    <w:p w:rsidR="007F2271" w:rsidRPr="00BA0BA5" w:rsidRDefault="00B91C99" w:rsidP="00E24A4C">
      <w:pPr>
        <w:suppressAutoHyphens/>
        <w:jc w:val="both"/>
        <w:rPr>
          <w:sz w:val="23"/>
          <w:szCs w:val="23"/>
        </w:rPr>
      </w:pPr>
      <w:r w:rsidRPr="00BA0BA5">
        <w:rPr>
          <w:sz w:val="23"/>
          <w:szCs w:val="23"/>
        </w:rPr>
        <w:tab/>
      </w:r>
      <w:r w:rsidR="007F2271" w:rsidRPr="00BA0BA5">
        <w:rPr>
          <w:sz w:val="23"/>
          <w:szCs w:val="23"/>
        </w:rPr>
        <w:t>Соблюдение требований Стандарта АО «Черногорэнерго» в области промышленной и пожарной безопасности, охраны труда и охраны окружающей среды Стороны признают существенным условием договора, и в случае его неоднократного нарушения Подрядчиком, Заказчик имеет право отказаться от исполнения договора и расторгнуть настоящий договор.</w:t>
      </w:r>
    </w:p>
    <w:p w:rsidR="007F2271" w:rsidRPr="00BA0BA5" w:rsidRDefault="00B91C99" w:rsidP="00E24A4C">
      <w:pPr>
        <w:suppressAutoHyphens/>
        <w:jc w:val="both"/>
        <w:rPr>
          <w:sz w:val="23"/>
          <w:szCs w:val="23"/>
        </w:rPr>
      </w:pPr>
      <w:r w:rsidRPr="00BA0BA5">
        <w:rPr>
          <w:sz w:val="23"/>
          <w:szCs w:val="23"/>
        </w:rPr>
        <w:tab/>
      </w:r>
      <w:r w:rsidR="007F2271" w:rsidRPr="00BA0BA5">
        <w:rPr>
          <w:sz w:val="23"/>
          <w:szCs w:val="23"/>
        </w:rPr>
        <w:t>Передача Подрядчику Стандарта, требования которого подлежат выполнению Подрядчиком, осуществляется по Акту приема-передачи нормативных документов Заказчика (Приложение №5 к настоящему договору), отказ от подписания которого, не допускается.</w:t>
      </w:r>
    </w:p>
    <w:p w:rsidR="008159AF" w:rsidRPr="00BA0BA5" w:rsidRDefault="007F2271" w:rsidP="009D5D6F">
      <w:pPr>
        <w:suppressAutoHyphens/>
        <w:jc w:val="both"/>
        <w:rPr>
          <w:sz w:val="23"/>
          <w:szCs w:val="23"/>
        </w:rPr>
      </w:pPr>
      <w:r w:rsidRPr="00BA0BA5">
        <w:rPr>
          <w:sz w:val="23"/>
          <w:szCs w:val="23"/>
        </w:rPr>
        <w:t>5.1.21.</w:t>
      </w:r>
      <w:r w:rsidR="00D06110" w:rsidRPr="00BA0BA5">
        <w:rPr>
          <w:sz w:val="23"/>
          <w:szCs w:val="23"/>
        </w:rPr>
        <w:t xml:space="preserve"> </w:t>
      </w:r>
      <w:r w:rsidRPr="00BA0BA5">
        <w:rPr>
          <w:sz w:val="23"/>
          <w:szCs w:val="23"/>
        </w:rPr>
        <w:t>Подрядчик обязуется выполнять мероприятия, обеспечивающие недопущение наличия горючих материалов в месте производства работ (в т.ч. в охранных зонах ЛЭП) в период выполнения работ по договору.</w:t>
      </w:r>
    </w:p>
    <w:p w:rsidR="007F2271" w:rsidRPr="00BA0BA5" w:rsidRDefault="007F2271" w:rsidP="009D5D6F">
      <w:pPr>
        <w:tabs>
          <w:tab w:val="left" w:pos="0"/>
        </w:tabs>
        <w:suppressAutoHyphens/>
        <w:jc w:val="both"/>
        <w:rPr>
          <w:sz w:val="23"/>
          <w:szCs w:val="23"/>
        </w:rPr>
      </w:pPr>
      <w:r w:rsidRPr="00BA0BA5">
        <w:rPr>
          <w:sz w:val="23"/>
          <w:szCs w:val="23"/>
        </w:rPr>
        <w:t>5.1.22.</w:t>
      </w:r>
      <w:r w:rsidR="00D06110" w:rsidRPr="00BA0BA5">
        <w:rPr>
          <w:sz w:val="23"/>
          <w:szCs w:val="23"/>
        </w:rPr>
        <w:t xml:space="preserve"> </w:t>
      </w:r>
      <w:r w:rsidRPr="00BA0BA5">
        <w:rPr>
          <w:sz w:val="23"/>
          <w:szCs w:val="23"/>
        </w:rPr>
        <w:t>Обязуется уведомлять Заказчика письменно о любых внеплановых событиях и происшествиях на объекте и/или в связи с исполнением договора, включая, но не ограничиваясь:</w:t>
      </w:r>
    </w:p>
    <w:p w:rsidR="007F2271" w:rsidRPr="00BA0BA5" w:rsidRDefault="007F2271" w:rsidP="009D5D6F">
      <w:pPr>
        <w:tabs>
          <w:tab w:val="left" w:pos="0"/>
        </w:tabs>
        <w:suppressAutoHyphens/>
        <w:jc w:val="both"/>
        <w:rPr>
          <w:sz w:val="23"/>
          <w:szCs w:val="23"/>
        </w:rPr>
      </w:pPr>
      <w:r w:rsidRPr="00BA0BA5">
        <w:rPr>
          <w:sz w:val="23"/>
          <w:szCs w:val="23"/>
        </w:rPr>
        <w:t>- аварии (в течение 2 (двух) часов);</w:t>
      </w:r>
    </w:p>
    <w:p w:rsidR="007F2271" w:rsidRPr="00BA0BA5" w:rsidRDefault="007F2271" w:rsidP="009D5D6F">
      <w:pPr>
        <w:tabs>
          <w:tab w:val="left" w:pos="0"/>
        </w:tabs>
        <w:suppressAutoHyphens/>
        <w:jc w:val="both"/>
        <w:rPr>
          <w:sz w:val="23"/>
          <w:szCs w:val="23"/>
        </w:rPr>
      </w:pPr>
      <w:r w:rsidRPr="00BA0BA5">
        <w:rPr>
          <w:sz w:val="23"/>
          <w:szCs w:val="23"/>
        </w:rPr>
        <w:t>- несчастные случаи (в течение 2 (двух) часов);</w:t>
      </w:r>
    </w:p>
    <w:p w:rsidR="007F2271" w:rsidRPr="00BA0BA5" w:rsidRDefault="007F2271" w:rsidP="009D5D6F">
      <w:pPr>
        <w:tabs>
          <w:tab w:val="left" w:pos="0"/>
        </w:tabs>
        <w:suppressAutoHyphens/>
        <w:jc w:val="both"/>
        <w:rPr>
          <w:sz w:val="23"/>
          <w:szCs w:val="23"/>
        </w:rPr>
      </w:pPr>
      <w:r w:rsidRPr="00BA0BA5">
        <w:rPr>
          <w:sz w:val="23"/>
          <w:szCs w:val="23"/>
        </w:rPr>
        <w:t>- хищения и иные противоправные действия (в течение 24 (двадцати четырех) часов);</w:t>
      </w:r>
    </w:p>
    <w:p w:rsidR="007F2271" w:rsidRPr="00BA0BA5" w:rsidRDefault="007F2271" w:rsidP="009D5D6F">
      <w:pPr>
        <w:tabs>
          <w:tab w:val="left" w:pos="0"/>
        </w:tabs>
        <w:suppressAutoHyphens/>
        <w:jc w:val="both"/>
        <w:rPr>
          <w:sz w:val="23"/>
          <w:szCs w:val="23"/>
        </w:rPr>
      </w:pPr>
      <w:r w:rsidRPr="00BA0BA5">
        <w:rPr>
          <w:sz w:val="23"/>
          <w:szCs w:val="23"/>
        </w:rPr>
        <w:t>- арест и/или блокирование счетов и/или обстоятельства, влияющие на платежи между Сторонами (в течение 24 (двадцати четырех) часов);</w:t>
      </w:r>
    </w:p>
    <w:p w:rsidR="007F2271" w:rsidRPr="00BA0BA5" w:rsidRDefault="007F2271" w:rsidP="009D5D6F">
      <w:pPr>
        <w:tabs>
          <w:tab w:val="left" w:pos="0"/>
        </w:tabs>
        <w:suppressAutoHyphens/>
        <w:jc w:val="both"/>
        <w:rPr>
          <w:sz w:val="23"/>
          <w:szCs w:val="23"/>
        </w:rPr>
      </w:pPr>
      <w:r w:rsidRPr="00BA0BA5">
        <w:rPr>
          <w:sz w:val="23"/>
          <w:szCs w:val="23"/>
        </w:rPr>
        <w:t>- забастовки персонала Подрядчика, действия третьих лиц, включая органы власти и местного самоуправления прямо или косвенно касающиеся объекта и взаиморасчетов Сторон и обязатель</w:t>
      </w:r>
      <w:proofErr w:type="gramStart"/>
      <w:r w:rsidRPr="00BA0BA5">
        <w:rPr>
          <w:sz w:val="23"/>
          <w:szCs w:val="23"/>
        </w:rPr>
        <w:t>ств Ст</w:t>
      </w:r>
      <w:proofErr w:type="gramEnd"/>
      <w:r w:rsidRPr="00BA0BA5">
        <w:rPr>
          <w:sz w:val="23"/>
          <w:szCs w:val="23"/>
        </w:rPr>
        <w:t>орон по договору (в течение 24 (двадцати четырех) часов).</w:t>
      </w:r>
    </w:p>
    <w:p w:rsidR="000B4674" w:rsidRPr="00BA0BA5" w:rsidRDefault="007F2271" w:rsidP="009D5D6F">
      <w:pPr>
        <w:tabs>
          <w:tab w:val="left" w:pos="426"/>
        </w:tabs>
        <w:suppressAutoHyphens/>
        <w:jc w:val="both"/>
        <w:rPr>
          <w:sz w:val="23"/>
          <w:szCs w:val="23"/>
        </w:rPr>
      </w:pPr>
      <w:r w:rsidRPr="00BA0BA5">
        <w:rPr>
          <w:sz w:val="23"/>
          <w:szCs w:val="23"/>
        </w:rPr>
        <w:t xml:space="preserve">5.1.23. </w:t>
      </w:r>
      <w:proofErr w:type="gramStart"/>
      <w:r w:rsidR="000B4674" w:rsidRPr="00BA0BA5">
        <w:rPr>
          <w:sz w:val="23"/>
          <w:szCs w:val="23"/>
        </w:rPr>
        <w:t>За фактически выполненный объем работ предоставляет Заказчику до последнего числа отчетного периода (1 (один) календарный месяц) акт о приемке выполненных работ (Форма №КС-2), справку о стоимости выполненных работ и затрат (Форма №КС-3), счет</w:t>
      </w:r>
      <w:r w:rsidR="00E24A4C" w:rsidRPr="00BA0BA5">
        <w:rPr>
          <w:sz w:val="23"/>
          <w:szCs w:val="23"/>
        </w:rPr>
        <w:t xml:space="preserve">, </w:t>
      </w:r>
      <w:r w:rsidR="000B4674" w:rsidRPr="00BA0BA5">
        <w:rPr>
          <w:sz w:val="23"/>
          <w:szCs w:val="23"/>
        </w:rPr>
        <w:t>счет-фактуру</w:t>
      </w:r>
      <w:r w:rsidR="005E49DC" w:rsidRPr="00BA0BA5">
        <w:rPr>
          <w:sz w:val="23"/>
          <w:szCs w:val="23"/>
        </w:rPr>
        <w:t>/УПД</w:t>
      </w:r>
      <w:r w:rsidR="000B4674" w:rsidRPr="00BA0BA5">
        <w:rPr>
          <w:sz w:val="23"/>
          <w:szCs w:val="23"/>
        </w:rPr>
        <w:t xml:space="preserve"> с приложением актов освидетельствования мест рубок </w:t>
      </w:r>
      <w:r w:rsidR="009C61DF" w:rsidRPr="00BA0BA5">
        <w:rPr>
          <w:sz w:val="23"/>
          <w:szCs w:val="23"/>
        </w:rPr>
        <w:t>без обнаруженных замечаний, подписанные представителем Заказчика (начальником сетевого района №6</w:t>
      </w:r>
      <w:r w:rsidR="00BC003C" w:rsidRPr="00BA0BA5">
        <w:rPr>
          <w:sz w:val="23"/>
          <w:szCs w:val="23"/>
        </w:rPr>
        <w:t xml:space="preserve"> или заменяюще</w:t>
      </w:r>
      <w:r w:rsidR="009C61DF" w:rsidRPr="00BA0BA5">
        <w:rPr>
          <w:sz w:val="23"/>
          <w:szCs w:val="23"/>
        </w:rPr>
        <w:t xml:space="preserve">е его лицо) </w:t>
      </w:r>
      <w:r w:rsidR="00B4627F" w:rsidRPr="00BA0BA5">
        <w:rPr>
          <w:sz w:val="23"/>
          <w:szCs w:val="23"/>
        </w:rPr>
        <w:t>и территориальными отделами соответствующих лесничеств.</w:t>
      </w:r>
      <w:proofErr w:type="gramEnd"/>
    </w:p>
    <w:p w:rsidR="007F2271" w:rsidRPr="00BA0BA5" w:rsidRDefault="007F2271" w:rsidP="009D5D6F">
      <w:pPr>
        <w:suppressAutoHyphens/>
        <w:jc w:val="both"/>
        <w:rPr>
          <w:sz w:val="23"/>
          <w:szCs w:val="23"/>
        </w:rPr>
      </w:pPr>
      <w:r w:rsidRPr="00BA0BA5">
        <w:rPr>
          <w:sz w:val="23"/>
          <w:szCs w:val="23"/>
        </w:rPr>
        <w:t>5.1.24.</w:t>
      </w:r>
      <w:r w:rsidR="00AD57CD" w:rsidRPr="00BA0BA5">
        <w:rPr>
          <w:sz w:val="23"/>
          <w:szCs w:val="23"/>
        </w:rPr>
        <w:t xml:space="preserve"> </w:t>
      </w:r>
      <w:r w:rsidRPr="00BA0BA5">
        <w:rPr>
          <w:sz w:val="23"/>
          <w:szCs w:val="23"/>
        </w:rPr>
        <w:t>Организует работу по безопасности дорожного движения на объектах Заказчика в соответствии с требованиями Федерального закона от 10</w:t>
      </w:r>
      <w:r w:rsidR="007F0430" w:rsidRPr="00BA0BA5">
        <w:rPr>
          <w:sz w:val="23"/>
          <w:szCs w:val="23"/>
        </w:rPr>
        <w:t xml:space="preserve"> декабря </w:t>
      </w:r>
      <w:r w:rsidRPr="00BA0BA5">
        <w:rPr>
          <w:sz w:val="23"/>
          <w:szCs w:val="23"/>
        </w:rPr>
        <w:t>1995 г. № 196-ФЗ «О безопасности дорожного движения».</w:t>
      </w:r>
    </w:p>
    <w:p w:rsidR="007F2271" w:rsidRPr="00BA0BA5" w:rsidRDefault="007F2271" w:rsidP="009D5D6F">
      <w:pPr>
        <w:pStyle w:val="20"/>
        <w:suppressAutoHyphens/>
        <w:ind w:right="-32"/>
        <w:rPr>
          <w:sz w:val="23"/>
          <w:szCs w:val="23"/>
        </w:rPr>
      </w:pPr>
      <w:r w:rsidRPr="00BA0BA5">
        <w:rPr>
          <w:sz w:val="23"/>
          <w:szCs w:val="23"/>
        </w:rPr>
        <w:t>5.1.25.</w:t>
      </w:r>
      <w:r w:rsidR="00B91C99" w:rsidRPr="00BA0BA5">
        <w:rPr>
          <w:sz w:val="23"/>
          <w:szCs w:val="23"/>
        </w:rPr>
        <w:t xml:space="preserve"> </w:t>
      </w:r>
      <w:r w:rsidRPr="00BA0BA5">
        <w:rPr>
          <w:sz w:val="23"/>
          <w:szCs w:val="23"/>
        </w:rPr>
        <w:t>Не допускает к работе иностранных граждан, не имеющих  регистрации и выданного в установленном порядке разрешения.</w:t>
      </w:r>
    </w:p>
    <w:p w:rsidR="007F2271" w:rsidRPr="00BA0BA5" w:rsidRDefault="007F2271" w:rsidP="00EC120F">
      <w:pPr>
        <w:pStyle w:val="a"/>
        <w:numPr>
          <w:ilvl w:val="0"/>
          <w:numId w:val="0"/>
        </w:numPr>
        <w:tabs>
          <w:tab w:val="left" w:pos="1080"/>
        </w:tabs>
        <w:suppressAutoHyphens/>
        <w:spacing w:line="238" w:lineRule="auto"/>
        <w:jc w:val="both"/>
        <w:rPr>
          <w:sz w:val="23"/>
          <w:szCs w:val="23"/>
        </w:rPr>
      </w:pPr>
      <w:r w:rsidRPr="00BA0BA5">
        <w:rPr>
          <w:sz w:val="23"/>
          <w:szCs w:val="23"/>
        </w:rPr>
        <w:t>5.1.26.</w:t>
      </w:r>
      <w:r w:rsidR="00AD57CD" w:rsidRPr="00BA0BA5">
        <w:rPr>
          <w:sz w:val="23"/>
          <w:szCs w:val="23"/>
        </w:rPr>
        <w:t xml:space="preserve"> </w:t>
      </w:r>
      <w:r w:rsidRPr="00BA0BA5">
        <w:rPr>
          <w:sz w:val="23"/>
          <w:szCs w:val="23"/>
        </w:rPr>
        <w:t xml:space="preserve">Принимает меры к исключению случаев употребления на рабочей площадке алкогольных, наркотических или иных токсических веществ, а также случаев появления на рабочей площадке лиц в состоянии алкогольного, наркотического или иного токсического опьянения (далее – опьянения), как в рабочее, так и в нерабочее время. При выявлении случаев употребления на рабочей площадке алкогольных, наркотических или иных токсических веществ, а также появления на рабочей площадке лиц в состоянии опьянения, Подрядчик незамедлительно сообщает об этом представителю Заказчика </w:t>
      </w:r>
      <w:r w:rsidRPr="00BA0BA5">
        <w:rPr>
          <w:sz w:val="23"/>
          <w:szCs w:val="23"/>
        </w:rPr>
        <w:lastRenderedPageBreak/>
        <w:t xml:space="preserve">и не допускает к работе (отстраняет от работы) работника Подрядчика или работника третьего лица, привлеченного Подрядчиком. </w:t>
      </w:r>
    </w:p>
    <w:p w:rsidR="007F2271" w:rsidRPr="00BA0BA5" w:rsidRDefault="007F2271" w:rsidP="009D5D6F">
      <w:pPr>
        <w:suppressAutoHyphens/>
        <w:jc w:val="both"/>
        <w:rPr>
          <w:color w:val="000000"/>
          <w:sz w:val="23"/>
          <w:szCs w:val="23"/>
        </w:rPr>
      </w:pPr>
      <w:r w:rsidRPr="00BA0BA5">
        <w:rPr>
          <w:sz w:val="23"/>
          <w:szCs w:val="23"/>
        </w:rPr>
        <w:t>5.1.27.</w:t>
      </w:r>
      <w:r w:rsidR="00B91C99" w:rsidRPr="00BA0BA5">
        <w:rPr>
          <w:sz w:val="23"/>
          <w:szCs w:val="23"/>
        </w:rPr>
        <w:t xml:space="preserve"> </w:t>
      </w:r>
      <w:r w:rsidRPr="00BA0BA5">
        <w:rPr>
          <w:sz w:val="23"/>
          <w:szCs w:val="23"/>
        </w:rPr>
        <w:t>В случае возникновения обстоятельств, замедляющих ход работ (</w:t>
      </w:r>
      <w:proofErr w:type="spellStart"/>
      <w:r w:rsidR="00670853" w:rsidRPr="00BA0BA5">
        <w:rPr>
          <w:color w:val="000000"/>
          <w:sz w:val="23"/>
          <w:szCs w:val="23"/>
        </w:rPr>
        <w:t>неблагопрятные</w:t>
      </w:r>
      <w:proofErr w:type="spellEnd"/>
      <w:r w:rsidR="00670853" w:rsidRPr="00BA0BA5">
        <w:rPr>
          <w:color w:val="000000"/>
          <w:sz w:val="23"/>
          <w:szCs w:val="23"/>
        </w:rPr>
        <w:t xml:space="preserve"> погодные условия, </w:t>
      </w:r>
      <w:r w:rsidRPr="00BA0BA5">
        <w:rPr>
          <w:sz w:val="23"/>
          <w:szCs w:val="23"/>
        </w:rPr>
        <w:t xml:space="preserve">поломка, обязательное </w:t>
      </w:r>
      <w:r w:rsidRPr="00BA0BA5">
        <w:rPr>
          <w:color w:val="000000"/>
          <w:sz w:val="23"/>
          <w:szCs w:val="23"/>
        </w:rPr>
        <w:t xml:space="preserve">плановое проведение технического обслуживания/диагностика машин и механизмов и т.д.), Подрядчик обязуется немедленно поставить об этом в известность Заказчика. В противном случае, ответственность за срыв сроков, установленных Планом-графиком производства работ </w:t>
      </w:r>
      <w:r w:rsidRPr="00BA0BA5">
        <w:rPr>
          <w:sz w:val="23"/>
          <w:szCs w:val="23"/>
        </w:rPr>
        <w:t>(Приложение №1 к настоящему договору)</w:t>
      </w:r>
      <w:r w:rsidRPr="00BA0BA5">
        <w:rPr>
          <w:color w:val="000000"/>
          <w:sz w:val="23"/>
          <w:szCs w:val="23"/>
        </w:rPr>
        <w:t xml:space="preserve"> несет Подрядчик.</w:t>
      </w:r>
    </w:p>
    <w:p w:rsidR="007F2271" w:rsidRPr="00BA0BA5" w:rsidRDefault="007F2271" w:rsidP="009D5D6F">
      <w:pPr>
        <w:pStyle w:val="20"/>
        <w:suppressAutoHyphens/>
        <w:rPr>
          <w:b/>
          <w:sz w:val="23"/>
          <w:szCs w:val="23"/>
        </w:rPr>
      </w:pPr>
      <w:r w:rsidRPr="00BA0BA5">
        <w:rPr>
          <w:sz w:val="23"/>
          <w:szCs w:val="23"/>
        </w:rPr>
        <w:t>5.1.28.</w:t>
      </w:r>
      <w:r w:rsidR="001249D7" w:rsidRPr="00BA0BA5">
        <w:rPr>
          <w:sz w:val="23"/>
          <w:szCs w:val="23"/>
        </w:rPr>
        <w:t xml:space="preserve"> </w:t>
      </w:r>
      <w:r w:rsidRPr="00BA0BA5">
        <w:rPr>
          <w:sz w:val="23"/>
          <w:szCs w:val="23"/>
        </w:rPr>
        <w:t>Если в процессе выполнения работ по настоящему Договору Подрядчик причинит механические либо другие повреждения существующим конструкциям и инженерным сетям либо повредит их вследствие неправильной эксплуатации, то Подрядчик за свой счет обязуется произвести восстановительные работы и предоставить об этом соответствующее уведомление Заказчику.</w:t>
      </w:r>
    </w:p>
    <w:p w:rsidR="007F2271" w:rsidRPr="00BA0BA5" w:rsidRDefault="007F2271" w:rsidP="004F59C9">
      <w:pPr>
        <w:pStyle w:val="20"/>
        <w:suppressAutoHyphens/>
        <w:ind w:firstLine="720"/>
        <w:rPr>
          <w:sz w:val="23"/>
          <w:szCs w:val="23"/>
        </w:rPr>
      </w:pPr>
      <w:r w:rsidRPr="00BA0BA5">
        <w:rPr>
          <w:sz w:val="23"/>
          <w:szCs w:val="23"/>
        </w:rPr>
        <w:t xml:space="preserve">В случае невозможности проведения восстановительных работ по ряду причин Подрядчик обязуется немедленно поставить об этом в известность Заказчика и по согласованию Сторон Заказчик вправе устранить механические или иные повреждения существующим конструкциям и инженерным сетям собственными силами или силами третьих лиц. В этом случае Подрядчик обязуется в течение 30 (тридцати) календарных дней </w:t>
      </w:r>
      <w:proofErr w:type="gramStart"/>
      <w:r w:rsidRPr="00BA0BA5">
        <w:rPr>
          <w:sz w:val="23"/>
          <w:szCs w:val="23"/>
        </w:rPr>
        <w:t>с даты предъявления</w:t>
      </w:r>
      <w:proofErr w:type="gramEnd"/>
      <w:r w:rsidRPr="00BA0BA5">
        <w:rPr>
          <w:sz w:val="23"/>
          <w:szCs w:val="23"/>
        </w:rPr>
        <w:t xml:space="preserve"> соответствующего требования оплатить затраты Заказчика по устранению повреждений на основании представленных Заказчиком </w:t>
      </w:r>
      <w:r w:rsidR="0089108E" w:rsidRPr="00BA0BA5">
        <w:rPr>
          <w:sz w:val="23"/>
          <w:szCs w:val="23"/>
        </w:rPr>
        <w:t xml:space="preserve">счета и </w:t>
      </w:r>
      <w:r w:rsidR="000A12AD" w:rsidRPr="00BA0BA5">
        <w:rPr>
          <w:sz w:val="23"/>
          <w:szCs w:val="23"/>
        </w:rPr>
        <w:t>обоснования</w:t>
      </w:r>
      <w:r w:rsidR="0089108E" w:rsidRPr="00BA0BA5">
        <w:rPr>
          <w:sz w:val="23"/>
          <w:szCs w:val="23"/>
        </w:rPr>
        <w:t xml:space="preserve"> затрат</w:t>
      </w:r>
      <w:r w:rsidRPr="00BA0BA5">
        <w:rPr>
          <w:sz w:val="23"/>
          <w:szCs w:val="23"/>
        </w:rPr>
        <w:t>.</w:t>
      </w:r>
    </w:p>
    <w:p w:rsidR="007F2271" w:rsidRPr="00BA0BA5" w:rsidRDefault="007F2271" w:rsidP="006B00F1">
      <w:pPr>
        <w:suppressAutoHyphens/>
        <w:jc w:val="both"/>
        <w:rPr>
          <w:sz w:val="23"/>
          <w:szCs w:val="23"/>
        </w:rPr>
      </w:pPr>
      <w:r w:rsidRPr="00BA0BA5">
        <w:rPr>
          <w:sz w:val="23"/>
          <w:szCs w:val="23"/>
        </w:rPr>
        <w:t xml:space="preserve">5.1.29. </w:t>
      </w:r>
      <w:bookmarkStart w:id="0" w:name="_Hlk132100297"/>
      <w:r w:rsidR="006B00F1" w:rsidRPr="00BA0BA5">
        <w:rPr>
          <w:sz w:val="23"/>
          <w:szCs w:val="23"/>
        </w:rPr>
        <w:t>В</w:t>
      </w:r>
      <w:r w:rsidRPr="00BA0BA5">
        <w:rPr>
          <w:sz w:val="23"/>
          <w:szCs w:val="23"/>
        </w:rPr>
        <w:t>ыполнени</w:t>
      </w:r>
      <w:r w:rsidR="006B00F1" w:rsidRPr="00BA0BA5">
        <w:rPr>
          <w:sz w:val="23"/>
          <w:szCs w:val="23"/>
        </w:rPr>
        <w:t>е</w:t>
      </w:r>
      <w:r w:rsidRPr="00BA0BA5">
        <w:rPr>
          <w:sz w:val="23"/>
          <w:szCs w:val="23"/>
        </w:rPr>
        <w:t xml:space="preserve"> работ </w:t>
      </w:r>
      <w:r w:rsidR="006B00F1" w:rsidRPr="00BA0BA5">
        <w:rPr>
          <w:sz w:val="23"/>
          <w:szCs w:val="23"/>
        </w:rPr>
        <w:t>по Договору осуществляется Подрядчиком лично, привлечение субподрядчиков не допускается.</w:t>
      </w:r>
      <w:bookmarkEnd w:id="0"/>
    </w:p>
    <w:p w:rsidR="001A6823" w:rsidRPr="00BA0BA5" w:rsidRDefault="007F2271" w:rsidP="00B91C99">
      <w:pPr>
        <w:pStyle w:val="s1"/>
        <w:shd w:val="clear" w:color="auto" w:fill="FFFFFF"/>
        <w:suppressAutoHyphens/>
        <w:spacing w:before="0" w:beforeAutospacing="0" w:after="0" w:afterAutospacing="0"/>
        <w:jc w:val="both"/>
        <w:rPr>
          <w:sz w:val="23"/>
          <w:szCs w:val="23"/>
        </w:rPr>
      </w:pPr>
      <w:r w:rsidRPr="00BA0BA5">
        <w:rPr>
          <w:sz w:val="23"/>
          <w:szCs w:val="23"/>
        </w:rPr>
        <w:t>5.1.30.</w:t>
      </w:r>
      <w:r w:rsidR="001A6823" w:rsidRPr="00BA0BA5">
        <w:rPr>
          <w:color w:val="22272F"/>
          <w:sz w:val="23"/>
          <w:szCs w:val="23"/>
        </w:rPr>
        <w:t xml:space="preserve"> В</w:t>
      </w:r>
      <w:r w:rsidR="001A6823" w:rsidRPr="00BA0BA5">
        <w:rPr>
          <w:sz w:val="23"/>
          <w:szCs w:val="23"/>
        </w:rPr>
        <w:t xml:space="preserve">се операции Подрядчика по исполнению обязательств по договору, полностью отражаются в бухгалтерской, налоговой, статистической и любой иной отчетности, обязанности по ведению которой возлагается действующим законодательством Российской Федерации на Поставщика Подрядчика. </w:t>
      </w:r>
    </w:p>
    <w:p w:rsidR="001A6823" w:rsidRPr="00BA0BA5" w:rsidRDefault="00B91C99" w:rsidP="00B91C99">
      <w:pPr>
        <w:suppressAutoHyphens/>
        <w:jc w:val="both"/>
        <w:rPr>
          <w:sz w:val="23"/>
          <w:szCs w:val="23"/>
        </w:rPr>
      </w:pPr>
      <w:r w:rsidRPr="00BA0BA5">
        <w:rPr>
          <w:sz w:val="23"/>
          <w:szCs w:val="23"/>
        </w:rPr>
        <w:tab/>
      </w:r>
      <w:r w:rsidR="001A6823" w:rsidRPr="00BA0BA5">
        <w:rPr>
          <w:sz w:val="23"/>
          <w:szCs w:val="23"/>
        </w:rPr>
        <w:t xml:space="preserve">Подрядчик гарантирует и обязуется своевременно отражать в налоговой отчетности налог на добавленную стоимость, предъявленный Заказчику в составе стоимости выполненной за плату работы. В случае внесения Подрядчиком исправлений в ранее выставленные в адрес Заказчика счета-фактуры (корректировочные счета-фактуры) Подрядчик обязуется оперативно уточнять свои налоговые обязательства по НДС. </w:t>
      </w:r>
    </w:p>
    <w:p w:rsidR="001A6823" w:rsidRPr="00BA0BA5" w:rsidRDefault="00B91C99" w:rsidP="00B91C99">
      <w:pPr>
        <w:suppressAutoHyphens/>
        <w:jc w:val="both"/>
        <w:rPr>
          <w:sz w:val="23"/>
          <w:szCs w:val="23"/>
        </w:rPr>
      </w:pPr>
      <w:r w:rsidRPr="00BA0BA5">
        <w:rPr>
          <w:sz w:val="23"/>
          <w:szCs w:val="23"/>
        </w:rPr>
        <w:tab/>
      </w:r>
      <w:r w:rsidR="001A6823" w:rsidRPr="00BA0BA5">
        <w:rPr>
          <w:sz w:val="23"/>
          <w:szCs w:val="23"/>
        </w:rPr>
        <w:t>Подрядчик обязан предоставлять по запросу Заказчика информацию о включении им в налоговую отчетность по НДС операций за выполненные работы в адрес Заказчика, в том числе выписку из книги продаж за период выполненных работ в течение 5 (пяти) дней со дня получения такого запроса по форме /в формате, указанной в запросе.</w:t>
      </w:r>
    </w:p>
    <w:p w:rsidR="007F2271" w:rsidRPr="00BA0BA5" w:rsidRDefault="00BA55C9" w:rsidP="009D5D6F">
      <w:pPr>
        <w:suppressAutoHyphens/>
        <w:autoSpaceDE w:val="0"/>
        <w:autoSpaceDN w:val="0"/>
        <w:adjustRightInd w:val="0"/>
        <w:jc w:val="both"/>
        <w:rPr>
          <w:color w:val="000000" w:themeColor="text1"/>
          <w:sz w:val="23"/>
          <w:szCs w:val="23"/>
        </w:rPr>
      </w:pPr>
      <w:r w:rsidRPr="00BA0BA5">
        <w:rPr>
          <w:sz w:val="23"/>
          <w:szCs w:val="23"/>
        </w:rPr>
        <w:t>5.1.31</w:t>
      </w:r>
      <w:r w:rsidR="007F2271" w:rsidRPr="00BA0BA5">
        <w:rPr>
          <w:sz w:val="23"/>
          <w:szCs w:val="23"/>
        </w:rPr>
        <w:t xml:space="preserve">. </w:t>
      </w:r>
      <w:proofErr w:type="gramStart"/>
      <w:r w:rsidR="007F2271" w:rsidRPr="00BA0BA5">
        <w:rPr>
          <w:sz w:val="23"/>
          <w:szCs w:val="23"/>
        </w:rPr>
        <w:t xml:space="preserve">Подрядчик гарантирует, что все его работники прошли соответствующий медицинский осмотр </w:t>
      </w:r>
      <w:r w:rsidR="007F2271" w:rsidRPr="00BA0BA5">
        <w:rPr>
          <w:color w:val="000000" w:themeColor="text1"/>
          <w:sz w:val="23"/>
          <w:szCs w:val="23"/>
        </w:rPr>
        <w:t xml:space="preserve">и не имеют противопоказаний по состоянию здоровья для </w:t>
      </w:r>
      <w:r w:rsidR="00CD35D9" w:rsidRPr="00BA0BA5">
        <w:rPr>
          <w:color w:val="000000" w:themeColor="text1"/>
          <w:sz w:val="23"/>
          <w:szCs w:val="23"/>
        </w:rPr>
        <w:t>выполнения работ</w:t>
      </w:r>
      <w:r w:rsidR="007F2271" w:rsidRPr="00BA0BA5">
        <w:rPr>
          <w:color w:val="000000" w:themeColor="text1"/>
          <w:sz w:val="23"/>
          <w:szCs w:val="23"/>
        </w:rPr>
        <w:t xml:space="preserve"> по Договору, прошли обучение в области безопасности и охраны труда и пожарной безопасности, а также прошли необходимое обучение и имеют соответствующие квалификационные удостоверения, необходимые для данной профессии и определенных видов работ.</w:t>
      </w:r>
      <w:proofErr w:type="gramEnd"/>
    </w:p>
    <w:p w:rsidR="007F2271" w:rsidRPr="00BA0BA5" w:rsidRDefault="007F2271" w:rsidP="009D5D6F">
      <w:pPr>
        <w:pStyle w:val="20"/>
        <w:tabs>
          <w:tab w:val="left" w:pos="2835"/>
        </w:tabs>
        <w:suppressAutoHyphens/>
        <w:ind w:right="-32"/>
        <w:rPr>
          <w:b/>
          <w:color w:val="000000" w:themeColor="text1"/>
          <w:sz w:val="23"/>
          <w:szCs w:val="23"/>
        </w:rPr>
      </w:pPr>
      <w:r w:rsidRPr="00BA0BA5">
        <w:rPr>
          <w:b/>
          <w:color w:val="000000" w:themeColor="text1"/>
          <w:sz w:val="23"/>
          <w:szCs w:val="23"/>
        </w:rPr>
        <w:t>5.2. Для выполнения своих обязательств Заказчик:</w:t>
      </w:r>
    </w:p>
    <w:p w:rsidR="007F2271" w:rsidRPr="00BA0BA5" w:rsidRDefault="007F2271" w:rsidP="009D5D6F">
      <w:pPr>
        <w:tabs>
          <w:tab w:val="left" w:pos="2835"/>
        </w:tabs>
        <w:suppressAutoHyphens/>
        <w:jc w:val="both"/>
        <w:rPr>
          <w:color w:val="000000" w:themeColor="text1"/>
          <w:sz w:val="23"/>
          <w:szCs w:val="23"/>
        </w:rPr>
      </w:pPr>
      <w:r w:rsidRPr="00BA0BA5">
        <w:rPr>
          <w:color w:val="000000" w:themeColor="text1"/>
          <w:sz w:val="23"/>
          <w:szCs w:val="23"/>
        </w:rPr>
        <w:t>5.2.1. Заказчик обязуется принять и оплатить выполненные Подрядчиком работы на условиях, предусмотренных настоящим договором.</w:t>
      </w:r>
    </w:p>
    <w:p w:rsidR="007F2271" w:rsidRPr="00BA0BA5" w:rsidRDefault="007F2271" w:rsidP="009D5D6F">
      <w:pPr>
        <w:suppressAutoHyphens/>
        <w:jc w:val="both"/>
        <w:rPr>
          <w:color w:val="000000" w:themeColor="text1"/>
          <w:sz w:val="23"/>
          <w:szCs w:val="23"/>
        </w:rPr>
      </w:pPr>
      <w:r w:rsidRPr="00BA0BA5">
        <w:rPr>
          <w:color w:val="000000" w:themeColor="text1"/>
          <w:sz w:val="23"/>
          <w:szCs w:val="23"/>
        </w:rPr>
        <w:t xml:space="preserve">5.2.2. </w:t>
      </w:r>
      <w:proofErr w:type="gramStart"/>
      <w:r w:rsidRPr="00BA0BA5">
        <w:rPr>
          <w:color w:val="000000" w:themeColor="text1"/>
          <w:sz w:val="23"/>
          <w:szCs w:val="23"/>
        </w:rPr>
        <w:t>Передает Подрядчику Стандарт АО «Черногорэнерго» в области промышленной и пожарной безопасности, охраны труда и охраны окружающей среды (по Акту приема-передачи нормативных документов Заказчика (Приложение №5 к настоящему договору).</w:t>
      </w:r>
      <w:proofErr w:type="gramEnd"/>
    </w:p>
    <w:p w:rsidR="007F2271" w:rsidRPr="00BA0BA5" w:rsidRDefault="007F2271" w:rsidP="009D5D6F">
      <w:pPr>
        <w:suppressAutoHyphens/>
        <w:jc w:val="both"/>
        <w:rPr>
          <w:color w:val="000000" w:themeColor="text1"/>
          <w:sz w:val="23"/>
          <w:szCs w:val="23"/>
        </w:rPr>
      </w:pPr>
      <w:r w:rsidRPr="00BA0BA5">
        <w:rPr>
          <w:color w:val="000000" w:themeColor="text1"/>
          <w:sz w:val="23"/>
          <w:szCs w:val="23"/>
        </w:rPr>
        <w:t>5.2.3. Передает Подрядчику разрешительную документацию.</w:t>
      </w:r>
    </w:p>
    <w:p w:rsidR="007F2271" w:rsidRPr="00BA0BA5" w:rsidRDefault="007F2271" w:rsidP="009D5D6F">
      <w:pPr>
        <w:suppressAutoHyphens/>
        <w:jc w:val="both"/>
        <w:rPr>
          <w:color w:val="000000" w:themeColor="text1"/>
          <w:sz w:val="23"/>
          <w:szCs w:val="23"/>
        </w:rPr>
      </w:pPr>
      <w:r w:rsidRPr="00BA0BA5">
        <w:rPr>
          <w:color w:val="000000" w:themeColor="text1"/>
          <w:sz w:val="23"/>
          <w:szCs w:val="23"/>
        </w:rPr>
        <w:t xml:space="preserve">5.2.4. </w:t>
      </w:r>
      <w:proofErr w:type="gramStart"/>
      <w:r w:rsidRPr="00BA0BA5">
        <w:rPr>
          <w:color w:val="000000" w:themeColor="text1"/>
          <w:sz w:val="23"/>
          <w:szCs w:val="23"/>
        </w:rPr>
        <w:t xml:space="preserve">Перед началом производства работ Заказчик обеспечивает проведение </w:t>
      </w:r>
      <w:r w:rsidR="00CF5B79" w:rsidRPr="00BA0BA5">
        <w:rPr>
          <w:color w:val="000000" w:themeColor="text1"/>
          <w:sz w:val="23"/>
          <w:szCs w:val="23"/>
        </w:rPr>
        <w:t>вводных инструктажей по охране труда и пожарной безопасности в отделе охраны труда и промышленной безопасности</w:t>
      </w:r>
      <w:r w:rsidR="00296F02" w:rsidRPr="00BA0BA5">
        <w:rPr>
          <w:color w:val="000000" w:themeColor="text1"/>
          <w:sz w:val="23"/>
          <w:szCs w:val="23"/>
        </w:rPr>
        <w:t xml:space="preserve">, первичных инструктажей на рабочем месте по охране труда и пожарной безопасности по месту производства работ на действующих объектах на основании письма со списком работников Подрядчика, </w:t>
      </w:r>
      <w:r w:rsidRPr="00BA0BA5">
        <w:rPr>
          <w:color w:val="000000" w:themeColor="text1"/>
          <w:sz w:val="23"/>
          <w:szCs w:val="23"/>
        </w:rPr>
        <w:t>а также оформляет наряд-допуск для производства работ Подрядчиком в охранной зоне ВЛ.</w:t>
      </w:r>
      <w:r w:rsidR="00296F02" w:rsidRPr="00BA0BA5">
        <w:rPr>
          <w:color w:val="000000" w:themeColor="text1"/>
          <w:sz w:val="23"/>
          <w:szCs w:val="23"/>
        </w:rPr>
        <w:t xml:space="preserve">  </w:t>
      </w:r>
      <w:proofErr w:type="gramEnd"/>
    </w:p>
    <w:p w:rsidR="007F2271" w:rsidRPr="00BA0BA5" w:rsidRDefault="007F2271" w:rsidP="009D5D6F">
      <w:pPr>
        <w:suppressAutoHyphens/>
        <w:jc w:val="both"/>
        <w:rPr>
          <w:sz w:val="23"/>
          <w:szCs w:val="23"/>
        </w:rPr>
      </w:pPr>
      <w:r w:rsidRPr="00BA0BA5">
        <w:rPr>
          <w:color w:val="000000" w:themeColor="text1"/>
          <w:sz w:val="23"/>
          <w:szCs w:val="23"/>
        </w:rPr>
        <w:t xml:space="preserve">5.2.5. В течение 5 (пяти) рабочих дней, следующих за датой вступления договора в силу, назначает уполномоченного представителя Заказчика </w:t>
      </w:r>
      <w:r w:rsidRPr="00BA0BA5">
        <w:rPr>
          <w:sz w:val="23"/>
          <w:szCs w:val="23"/>
        </w:rPr>
        <w:t>и в письменной форме сообщает об этом Подрядчику.</w:t>
      </w:r>
    </w:p>
    <w:p w:rsidR="007F2271" w:rsidRPr="00BA0BA5" w:rsidRDefault="007F2271" w:rsidP="009D5D6F">
      <w:pPr>
        <w:suppressAutoHyphens/>
        <w:jc w:val="both"/>
        <w:rPr>
          <w:sz w:val="23"/>
          <w:szCs w:val="23"/>
        </w:rPr>
      </w:pPr>
      <w:r w:rsidRPr="00BA0BA5">
        <w:rPr>
          <w:sz w:val="23"/>
          <w:szCs w:val="23"/>
        </w:rPr>
        <w:t>5.2.6. Осуществляет технический надзор за выполнением работ, используя при этом качественные критерии, заложенные в действующих нормативных документах, перечисленны</w:t>
      </w:r>
      <w:r w:rsidR="00776484" w:rsidRPr="00BA0BA5">
        <w:rPr>
          <w:sz w:val="23"/>
          <w:szCs w:val="23"/>
        </w:rPr>
        <w:t>х в п.</w:t>
      </w:r>
      <w:r w:rsidR="002A6A36" w:rsidRPr="00BA0BA5">
        <w:rPr>
          <w:sz w:val="23"/>
          <w:szCs w:val="23"/>
        </w:rPr>
        <w:t xml:space="preserve"> </w:t>
      </w:r>
      <w:r w:rsidR="00776484" w:rsidRPr="00BA0BA5">
        <w:rPr>
          <w:sz w:val="23"/>
          <w:szCs w:val="23"/>
        </w:rPr>
        <w:t>5.1.1</w:t>
      </w:r>
      <w:r w:rsidR="00E3599B" w:rsidRPr="00BA0BA5">
        <w:rPr>
          <w:sz w:val="23"/>
          <w:szCs w:val="23"/>
        </w:rPr>
        <w:t>.</w:t>
      </w:r>
      <w:r w:rsidR="00776484" w:rsidRPr="00BA0BA5">
        <w:rPr>
          <w:sz w:val="23"/>
          <w:szCs w:val="23"/>
        </w:rPr>
        <w:t xml:space="preserve"> настоящего договора</w:t>
      </w:r>
      <w:r w:rsidRPr="00BA0BA5">
        <w:rPr>
          <w:sz w:val="23"/>
          <w:szCs w:val="23"/>
        </w:rPr>
        <w:t>.</w:t>
      </w:r>
    </w:p>
    <w:p w:rsidR="007F2271" w:rsidRPr="00BA0BA5" w:rsidRDefault="007F2271" w:rsidP="009D5D6F">
      <w:pPr>
        <w:suppressAutoHyphens/>
        <w:jc w:val="both"/>
        <w:rPr>
          <w:sz w:val="23"/>
          <w:szCs w:val="23"/>
        </w:rPr>
      </w:pPr>
      <w:r w:rsidRPr="00BA0BA5">
        <w:rPr>
          <w:sz w:val="23"/>
          <w:szCs w:val="23"/>
        </w:rPr>
        <w:t>5.2.7. Совместно с Подрядчиком определяет объемы выполненных работ.</w:t>
      </w:r>
    </w:p>
    <w:p w:rsidR="007F2271" w:rsidRPr="00BA0BA5" w:rsidRDefault="007F2271" w:rsidP="009D5D6F">
      <w:pPr>
        <w:suppressAutoHyphens/>
        <w:jc w:val="both"/>
        <w:rPr>
          <w:sz w:val="23"/>
          <w:szCs w:val="23"/>
        </w:rPr>
      </w:pPr>
      <w:r w:rsidRPr="00BA0BA5">
        <w:rPr>
          <w:sz w:val="23"/>
          <w:szCs w:val="23"/>
        </w:rPr>
        <w:lastRenderedPageBreak/>
        <w:t>5.2.8. Заказчик оставляет за собой право уменьшить или увеличить объемы работ по настоящему договору, предупредив Подрядчика за 20 (двадцать) дней, оформив соответствующие изменения Дополнительным соглашением к настоящему договору.</w:t>
      </w:r>
    </w:p>
    <w:p w:rsidR="007F2271" w:rsidRPr="00BA0BA5" w:rsidRDefault="007F2271" w:rsidP="009D5D6F">
      <w:pPr>
        <w:suppressAutoHyphens/>
        <w:jc w:val="both"/>
        <w:rPr>
          <w:sz w:val="23"/>
          <w:szCs w:val="23"/>
        </w:rPr>
      </w:pPr>
      <w:r w:rsidRPr="00BA0BA5">
        <w:rPr>
          <w:sz w:val="23"/>
          <w:szCs w:val="23"/>
        </w:rPr>
        <w:t>5.2.9. При выявлении Заказчиком обстоятельств, которые свидетельствуют о ненадлежащем выполнении Подрядчиком условий настоящего Договора и которые были неизвестны Заказчику на момент подписания Акта о приемке выполненных работ (Форма №КС-2) (Приложение №3 к настоящему договору), Заказчик вправе предъявить Подрядчику требования (претензии) по указанным обстоятельствам. Не направление претензии не лишает Заказчика права на защиту его интересов в судебном порядке.</w:t>
      </w:r>
    </w:p>
    <w:p w:rsidR="007F2271" w:rsidRPr="00BA0BA5" w:rsidRDefault="007F2271" w:rsidP="009D5D6F">
      <w:pPr>
        <w:suppressAutoHyphens/>
        <w:jc w:val="both"/>
        <w:rPr>
          <w:sz w:val="23"/>
          <w:szCs w:val="23"/>
        </w:rPr>
      </w:pPr>
    </w:p>
    <w:p w:rsidR="007F2271" w:rsidRPr="00BA0BA5" w:rsidRDefault="007F2271" w:rsidP="009D5D6F">
      <w:pPr>
        <w:numPr>
          <w:ilvl w:val="0"/>
          <w:numId w:val="7"/>
        </w:numPr>
        <w:suppressAutoHyphens/>
        <w:jc w:val="center"/>
        <w:rPr>
          <w:b/>
          <w:sz w:val="23"/>
          <w:szCs w:val="23"/>
        </w:rPr>
      </w:pPr>
      <w:r w:rsidRPr="00BA0BA5">
        <w:rPr>
          <w:b/>
          <w:sz w:val="23"/>
          <w:szCs w:val="23"/>
        </w:rPr>
        <w:t>УЧЕТНАЯ ДОКУМЕНТАЦИЯ, СДАЧА-ПРИЕМКА РАБОТ</w:t>
      </w:r>
    </w:p>
    <w:p w:rsidR="007F2271" w:rsidRPr="00BA0BA5" w:rsidRDefault="007F2271" w:rsidP="009D5D6F">
      <w:pPr>
        <w:suppressAutoHyphens/>
        <w:ind w:left="1080"/>
        <w:rPr>
          <w:b/>
          <w:sz w:val="23"/>
          <w:szCs w:val="23"/>
        </w:rPr>
      </w:pPr>
    </w:p>
    <w:p w:rsidR="00EE5430" w:rsidRPr="00BA0BA5" w:rsidRDefault="00EE5430" w:rsidP="009D5D6F">
      <w:pPr>
        <w:numPr>
          <w:ilvl w:val="1"/>
          <w:numId w:val="7"/>
        </w:numPr>
        <w:tabs>
          <w:tab w:val="left" w:pos="426"/>
        </w:tabs>
        <w:suppressAutoHyphens/>
        <w:ind w:left="0" w:firstLine="0"/>
        <w:jc w:val="both"/>
        <w:rPr>
          <w:sz w:val="23"/>
          <w:szCs w:val="23"/>
        </w:rPr>
      </w:pPr>
      <w:r w:rsidRPr="00BA0BA5">
        <w:rPr>
          <w:sz w:val="23"/>
          <w:szCs w:val="23"/>
        </w:rPr>
        <w:t>Первичная учетная документация включает в себя:</w:t>
      </w:r>
    </w:p>
    <w:p w:rsidR="00EE5430" w:rsidRPr="00BA0BA5" w:rsidRDefault="00EE5430" w:rsidP="009D5D6F">
      <w:pPr>
        <w:tabs>
          <w:tab w:val="left" w:pos="426"/>
        </w:tabs>
        <w:suppressAutoHyphens/>
        <w:jc w:val="both"/>
        <w:rPr>
          <w:sz w:val="23"/>
          <w:szCs w:val="23"/>
        </w:rPr>
      </w:pPr>
      <w:r w:rsidRPr="00BA0BA5">
        <w:rPr>
          <w:sz w:val="23"/>
          <w:szCs w:val="23"/>
        </w:rPr>
        <w:t>- Акт о приемке выполненных работ (Форма №КС-2);</w:t>
      </w:r>
    </w:p>
    <w:p w:rsidR="00EE5430" w:rsidRPr="00BA0BA5" w:rsidRDefault="00EE5430" w:rsidP="009D5D6F">
      <w:pPr>
        <w:tabs>
          <w:tab w:val="left" w:pos="426"/>
        </w:tabs>
        <w:suppressAutoHyphens/>
        <w:jc w:val="both"/>
        <w:rPr>
          <w:sz w:val="23"/>
          <w:szCs w:val="23"/>
        </w:rPr>
      </w:pPr>
      <w:r w:rsidRPr="00BA0BA5">
        <w:rPr>
          <w:sz w:val="23"/>
          <w:szCs w:val="23"/>
        </w:rPr>
        <w:t>- Справка о стоимости выполненных работ и затрат (Форма №КС-3);</w:t>
      </w:r>
    </w:p>
    <w:p w:rsidR="00A92A30" w:rsidRPr="00BA0BA5" w:rsidRDefault="00A92A30" w:rsidP="00A92A30">
      <w:pPr>
        <w:tabs>
          <w:tab w:val="left" w:pos="426"/>
        </w:tabs>
        <w:suppressAutoHyphens/>
        <w:jc w:val="both"/>
        <w:rPr>
          <w:sz w:val="23"/>
          <w:szCs w:val="23"/>
        </w:rPr>
      </w:pPr>
      <w:proofErr w:type="gramStart"/>
      <w:r w:rsidRPr="00BA0BA5">
        <w:rPr>
          <w:sz w:val="23"/>
          <w:szCs w:val="23"/>
        </w:rPr>
        <w:t xml:space="preserve">- </w:t>
      </w:r>
      <w:r w:rsidR="00EE5430" w:rsidRPr="00BA0BA5">
        <w:rPr>
          <w:sz w:val="23"/>
          <w:szCs w:val="23"/>
        </w:rPr>
        <w:t>Акт</w:t>
      </w:r>
      <w:r w:rsidR="00B03170" w:rsidRPr="00BA0BA5">
        <w:rPr>
          <w:sz w:val="23"/>
          <w:szCs w:val="23"/>
        </w:rPr>
        <w:t>ы</w:t>
      </w:r>
      <w:r w:rsidR="00EE5430" w:rsidRPr="00BA0BA5">
        <w:rPr>
          <w:sz w:val="23"/>
          <w:szCs w:val="23"/>
        </w:rPr>
        <w:t xml:space="preserve"> освидетельствования мест рубок без обнаруженных замечаний, подписанные уполномоченными представителями Заказчика </w:t>
      </w:r>
      <w:r w:rsidR="00B4627F" w:rsidRPr="00BA0BA5">
        <w:rPr>
          <w:sz w:val="23"/>
          <w:szCs w:val="23"/>
        </w:rPr>
        <w:t xml:space="preserve"> </w:t>
      </w:r>
      <w:r w:rsidR="00EE5430" w:rsidRPr="00BA0BA5">
        <w:rPr>
          <w:sz w:val="23"/>
          <w:szCs w:val="23"/>
        </w:rPr>
        <w:t>(</w:t>
      </w:r>
      <w:r w:rsidRPr="00BA0BA5">
        <w:rPr>
          <w:sz w:val="23"/>
          <w:szCs w:val="23"/>
        </w:rPr>
        <w:t>начальник</w:t>
      </w:r>
      <w:r w:rsidR="009C61DF" w:rsidRPr="00BA0BA5">
        <w:rPr>
          <w:sz w:val="23"/>
          <w:szCs w:val="23"/>
        </w:rPr>
        <w:t>ом</w:t>
      </w:r>
      <w:r w:rsidRPr="00BA0BA5">
        <w:rPr>
          <w:sz w:val="23"/>
          <w:szCs w:val="23"/>
        </w:rPr>
        <w:t xml:space="preserve"> сетев</w:t>
      </w:r>
      <w:r w:rsidR="009C61DF" w:rsidRPr="00BA0BA5">
        <w:rPr>
          <w:sz w:val="23"/>
          <w:szCs w:val="23"/>
        </w:rPr>
        <w:t>ого</w:t>
      </w:r>
      <w:r w:rsidRPr="00BA0BA5">
        <w:rPr>
          <w:sz w:val="23"/>
          <w:szCs w:val="23"/>
        </w:rPr>
        <w:t xml:space="preserve"> райо</w:t>
      </w:r>
      <w:r w:rsidR="009C61DF" w:rsidRPr="00BA0BA5">
        <w:rPr>
          <w:sz w:val="23"/>
          <w:szCs w:val="23"/>
        </w:rPr>
        <w:t>на</w:t>
      </w:r>
      <w:r w:rsidRPr="00BA0BA5">
        <w:rPr>
          <w:sz w:val="23"/>
          <w:szCs w:val="23"/>
        </w:rPr>
        <w:t xml:space="preserve"> </w:t>
      </w:r>
      <w:r w:rsidR="002E43AC" w:rsidRPr="00BA0BA5">
        <w:rPr>
          <w:sz w:val="23"/>
          <w:szCs w:val="23"/>
        </w:rPr>
        <w:t>№</w:t>
      </w:r>
      <w:r w:rsidR="009C61DF" w:rsidRPr="00BA0BA5">
        <w:rPr>
          <w:sz w:val="23"/>
          <w:szCs w:val="23"/>
        </w:rPr>
        <w:t>6</w:t>
      </w:r>
      <w:r w:rsidR="002E43AC" w:rsidRPr="00BA0BA5">
        <w:rPr>
          <w:sz w:val="23"/>
          <w:szCs w:val="23"/>
        </w:rPr>
        <w:t xml:space="preserve"> </w:t>
      </w:r>
      <w:r w:rsidR="00BC003C" w:rsidRPr="00BA0BA5">
        <w:rPr>
          <w:sz w:val="23"/>
          <w:szCs w:val="23"/>
        </w:rPr>
        <w:t>или заменяющее его лицо</w:t>
      </w:r>
      <w:r w:rsidRPr="00BA0BA5">
        <w:rPr>
          <w:sz w:val="23"/>
          <w:szCs w:val="23"/>
        </w:rPr>
        <w:t>) и территориальными отделами соответствующих лесничеств.).</w:t>
      </w:r>
      <w:proofErr w:type="gramEnd"/>
    </w:p>
    <w:p w:rsidR="00716F37" w:rsidRPr="00BA0BA5" w:rsidRDefault="005E49DC" w:rsidP="00716F37">
      <w:pPr>
        <w:tabs>
          <w:tab w:val="left" w:pos="426"/>
        </w:tabs>
        <w:suppressAutoHyphens/>
        <w:jc w:val="both"/>
        <w:rPr>
          <w:sz w:val="23"/>
          <w:szCs w:val="23"/>
        </w:rPr>
      </w:pPr>
      <w:proofErr w:type="gramStart"/>
      <w:r w:rsidRPr="00BA0BA5">
        <w:rPr>
          <w:sz w:val="23"/>
          <w:szCs w:val="23"/>
        </w:rPr>
        <w:t>6.</w:t>
      </w:r>
      <w:r w:rsidR="00E00825">
        <w:rPr>
          <w:sz w:val="23"/>
          <w:szCs w:val="23"/>
        </w:rPr>
        <w:t>2</w:t>
      </w:r>
      <w:r w:rsidRPr="00BA0BA5">
        <w:rPr>
          <w:sz w:val="23"/>
          <w:szCs w:val="23"/>
        </w:rPr>
        <w:t>.</w:t>
      </w:r>
      <w:r w:rsidR="00EE5430" w:rsidRPr="00BA0BA5">
        <w:rPr>
          <w:sz w:val="23"/>
          <w:szCs w:val="23"/>
        </w:rPr>
        <w:t xml:space="preserve">Подрядчик до последнего числа отчетного периода (1 (один) календарный месяц) за фактически выполненный объем работ предоставляет по формам: акт о приемке выполненных работ (Форма №КС-2) (Приложение №3 к настоящему договору), справку о стоимости выполненных работ и затрат (Форма №КС-3) (Приложение </w:t>
      </w:r>
      <w:r w:rsidR="00731FE0" w:rsidRPr="00BA0BA5">
        <w:rPr>
          <w:sz w:val="23"/>
          <w:szCs w:val="23"/>
        </w:rPr>
        <w:t xml:space="preserve">№4 к настоящему договору), счет, </w:t>
      </w:r>
      <w:r w:rsidR="00EE5430" w:rsidRPr="00BA0BA5">
        <w:rPr>
          <w:sz w:val="23"/>
          <w:szCs w:val="23"/>
        </w:rPr>
        <w:t>счет-фактуру</w:t>
      </w:r>
      <w:r w:rsidRPr="00BA0BA5">
        <w:rPr>
          <w:sz w:val="23"/>
          <w:szCs w:val="23"/>
        </w:rPr>
        <w:t>/УПД</w:t>
      </w:r>
      <w:r w:rsidR="00EE5430" w:rsidRPr="00BA0BA5">
        <w:rPr>
          <w:sz w:val="23"/>
          <w:szCs w:val="23"/>
        </w:rPr>
        <w:t xml:space="preserve"> с приложением актов освидетельствования мест рубок </w:t>
      </w:r>
      <w:r w:rsidR="00C9334C" w:rsidRPr="00BA0BA5">
        <w:rPr>
          <w:sz w:val="23"/>
          <w:szCs w:val="23"/>
        </w:rPr>
        <w:t>без обнаруженных замечаний, подписанные представителем Заказчика</w:t>
      </w:r>
      <w:proofErr w:type="gramEnd"/>
      <w:r w:rsidR="00C9334C" w:rsidRPr="00BA0BA5">
        <w:rPr>
          <w:sz w:val="23"/>
          <w:szCs w:val="23"/>
        </w:rPr>
        <w:t xml:space="preserve"> (</w:t>
      </w:r>
      <w:proofErr w:type="gramStart"/>
      <w:r w:rsidR="00C9334C" w:rsidRPr="00BA0BA5">
        <w:rPr>
          <w:sz w:val="23"/>
          <w:szCs w:val="23"/>
        </w:rPr>
        <w:t>начальником сетевого района №6</w:t>
      </w:r>
      <w:r w:rsidR="00BC003C" w:rsidRPr="00BA0BA5">
        <w:rPr>
          <w:sz w:val="23"/>
          <w:szCs w:val="23"/>
        </w:rPr>
        <w:t xml:space="preserve"> или заменяюще</w:t>
      </w:r>
      <w:r w:rsidR="00C9334C" w:rsidRPr="00BA0BA5">
        <w:rPr>
          <w:sz w:val="23"/>
          <w:szCs w:val="23"/>
        </w:rPr>
        <w:t xml:space="preserve">е его лицо) </w:t>
      </w:r>
      <w:r w:rsidR="00716F37" w:rsidRPr="00BA0BA5">
        <w:rPr>
          <w:sz w:val="23"/>
          <w:szCs w:val="23"/>
        </w:rPr>
        <w:t>и территориальными отделами соответствующих лесничеств).</w:t>
      </w:r>
      <w:proofErr w:type="gramEnd"/>
    </w:p>
    <w:p w:rsidR="007F2271" w:rsidRPr="00E00825" w:rsidRDefault="007F2271" w:rsidP="00E00825">
      <w:pPr>
        <w:pStyle w:val="af5"/>
        <w:numPr>
          <w:ilvl w:val="1"/>
          <w:numId w:val="11"/>
        </w:numPr>
        <w:tabs>
          <w:tab w:val="left" w:pos="426"/>
        </w:tabs>
        <w:suppressAutoHyphens/>
        <w:ind w:left="0" w:firstLine="0"/>
        <w:jc w:val="both"/>
        <w:rPr>
          <w:sz w:val="23"/>
          <w:szCs w:val="23"/>
        </w:rPr>
      </w:pPr>
      <w:r w:rsidRPr="00E00825">
        <w:rPr>
          <w:sz w:val="23"/>
          <w:szCs w:val="23"/>
        </w:rPr>
        <w:t>Подрядчик ежемесячно до последнего числа каждого отчетного периода направляет Заказчику комплект документов, подписанных уполномоченным представителем Подрядчика и заверенные печатью Подрядчика по адресу, указанному в п.</w:t>
      </w:r>
      <w:r w:rsidR="00C62116" w:rsidRPr="00E00825">
        <w:rPr>
          <w:sz w:val="23"/>
          <w:szCs w:val="23"/>
        </w:rPr>
        <w:t xml:space="preserve"> </w:t>
      </w:r>
      <w:r w:rsidR="00E00825" w:rsidRPr="00E00825">
        <w:rPr>
          <w:sz w:val="23"/>
          <w:szCs w:val="23"/>
        </w:rPr>
        <w:t>11.7</w:t>
      </w:r>
      <w:r w:rsidRPr="00E00825">
        <w:rPr>
          <w:sz w:val="23"/>
          <w:szCs w:val="23"/>
        </w:rPr>
        <w:t>. настоящего Договора.</w:t>
      </w:r>
    </w:p>
    <w:p w:rsidR="007F2271" w:rsidRPr="00BA0BA5" w:rsidRDefault="007F2271" w:rsidP="00E00825">
      <w:pPr>
        <w:numPr>
          <w:ilvl w:val="1"/>
          <w:numId w:val="11"/>
        </w:numPr>
        <w:tabs>
          <w:tab w:val="left" w:pos="426"/>
        </w:tabs>
        <w:suppressAutoHyphens/>
        <w:ind w:left="0" w:firstLine="0"/>
        <w:jc w:val="both"/>
        <w:rPr>
          <w:sz w:val="23"/>
          <w:szCs w:val="23"/>
        </w:rPr>
      </w:pPr>
      <w:r w:rsidRPr="00BA0BA5">
        <w:rPr>
          <w:sz w:val="23"/>
          <w:szCs w:val="23"/>
        </w:rPr>
        <w:t>Заказчик в течение 5 (пяти) рабочих дней с момента получения указанного комплекта документов обязан рассмотреть их и направить Подрядчику подписанный со своей стороны комплект документов либо мотивированный отказ от их подписания с указанием необходимых доработок и разумного срока устранения дефектов/недостатков выполненных работ.</w:t>
      </w:r>
    </w:p>
    <w:p w:rsidR="007F2271" w:rsidRPr="00BA0BA5" w:rsidRDefault="007F2271" w:rsidP="009D5D6F">
      <w:pPr>
        <w:numPr>
          <w:ilvl w:val="1"/>
          <w:numId w:val="11"/>
        </w:numPr>
        <w:tabs>
          <w:tab w:val="left" w:pos="426"/>
        </w:tabs>
        <w:suppressAutoHyphens/>
        <w:ind w:left="0" w:firstLine="0"/>
        <w:jc w:val="both"/>
        <w:rPr>
          <w:sz w:val="23"/>
          <w:szCs w:val="23"/>
        </w:rPr>
      </w:pPr>
      <w:r w:rsidRPr="00BA0BA5">
        <w:rPr>
          <w:sz w:val="23"/>
          <w:szCs w:val="23"/>
        </w:rPr>
        <w:t xml:space="preserve">В случае направления Заказчиком в адрес Подрядчика мотивированного отказа от подписания указанного выше комплекта документов, Подрядчик обязан осуществить все доработки в указанный Заказчиком срок и направить Заказчику новый комплект документов. Заказчик обязан при получении от Подрядчика нового комплекта документов рассмотреть их, при отсутствии замечаний подписать и вернуть 1 (один) экземпляр комплекта документов Подрядчику в течение 5 (пяти) рабочих дней </w:t>
      </w:r>
      <w:proofErr w:type="gramStart"/>
      <w:r w:rsidRPr="00BA0BA5">
        <w:rPr>
          <w:sz w:val="23"/>
          <w:szCs w:val="23"/>
        </w:rPr>
        <w:t>с даты получения</w:t>
      </w:r>
      <w:proofErr w:type="gramEnd"/>
      <w:r w:rsidRPr="00BA0BA5">
        <w:rPr>
          <w:sz w:val="23"/>
          <w:szCs w:val="23"/>
        </w:rPr>
        <w:t>.</w:t>
      </w:r>
    </w:p>
    <w:p w:rsidR="00E71969" w:rsidRPr="00BA0BA5" w:rsidRDefault="007F2271" w:rsidP="00E71969">
      <w:pPr>
        <w:tabs>
          <w:tab w:val="left" w:pos="426"/>
        </w:tabs>
        <w:suppressAutoHyphens/>
        <w:jc w:val="both"/>
        <w:rPr>
          <w:sz w:val="23"/>
          <w:szCs w:val="23"/>
        </w:rPr>
      </w:pPr>
      <w:r w:rsidRPr="00BA0BA5">
        <w:rPr>
          <w:sz w:val="23"/>
          <w:szCs w:val="23"/>
        </w:rPr>
        <w:t>6.</w:t>
      </w:r>
      <w:r w:rsidR="00E00825">
        <w:rPr>
          <w:sz w:val="23"/>
          <w:szCs w:val="23"/>
        </w:rPr>
        <w:t>6</w:t>
      </w:r>
      <w:r w:rsidRPr="00BA0BA5">
        <w:rPr>
          <w:sz w:val="23"/>
          <w:szCs w:val="23"/>
        </w:rPr>
        <w:t>.</w:t>
      </w:r>
      <w:r w:rsidR="001249B9" w:rsidRPr="00BA0BA5">
        <w:rPr>
          <w:sz w:val="23"/>
          <w:szCs w:val="23"/>
        </w:rPr>
        <w:t xml:space="preserve"> </w:t>
      </w:r>
      <w:proofErr w:type="gramStart"/>
      <w:r w:rsidR="00E71969" w:rsidRPr="00BA0BA5">
        <w:rPr>
          <w:sz w:val="23"/>
          <w:szCs w:val="23"/>
        </w:rPr>
        <w:t>Приемка выполненных Подрядчиком работ осуществляется Заказчиком в случае выполнения Подрядчиком по каждому объекту всех видов работ,  в полном объеме (вырубка и утилизация крупных деревьев, срезка деревьев и кустарника и измельчение порубочных остатков, равномерное распределение щепы по верхнему слою почвы без образования куч) с приложением Актов освидетельствования мест рубок без обнаруженных замечаний, утвержденных территориальными отделами соответствующих лесничеств.</w:t>
      </w:r>
      <w:proofErr w:type="gramEnd"/>
    </w:p>
    <w:p w:rsidR="00E71969" w:rsidRPr="00BA0BA5" w:rsidRDefault="00E71969" w:rsidP="00E71969">
      <w:pPr>
        <w:tabs>
          <w:tab w:val="left" w:pos="0"/>
        </w:tabs>
        <w:suppressAutoHyphens/>
        <w:jc w:val="both"/>
        <w:rPr>
          <w:sz w:val="23"/>
          <w:szCs w:val="23"/>
        </w:rPr>
      </w:pPr>
      <w:r w:rsidRPr="00BA0BA5">
        <w:rPr>
          <w:sz w:val="23"/>
          <w:szCs w:val="23"/>
        </w:rPr>
        <w:t xml:space="preserve">Работы выполняются </w:t>
      </w:r>
      <w:proofErr w:type="spellStart"/>
      <w:r w:rsidRPr="00BA0BA5">
        <w:rPr>
          <w:sz w:val="23"/>
          <w:szCs w:val="23"/>
        </w:rPr>
        <w:t>пообъектно</w:t>
      </w:r>
      <w:proofErr w:type="spellEnd"/>
      <w:r w:rsidRPr="00BA0BA5">
        <w:rPr>
          <w:sz w:val="23"/>
          <w:szCs w:val="23"/>
        </w:rPr>
        <w:t>. Конечным результатом выполненных за отчетный период (календарный месяц) работ является объём работ, зафиксированный Сторонами в актах освидетельствования мест рубок без обнаруженных замечаний, утвержденных территориальными отделами соответствующих лесничеств и Актах о приемке выполненных работ (форма №КС-2) (Приложение №3 к настоящему Договору), подписанных в текущем месяце.</w:t>
      </w:r>
    </w:p>
    <w:p w:rsidR="00E71969" w:rsidRPr="00BA0BA5" w:rsidRDefault="00E71969" w:rsidP="009D5D6F">
      <w:pPr>
        <w:tabs>
          <w:tab w:val="left" w:pos="0"/>
        </w:tabs>
        <w:suppressAutoHyphens/>
        <w:ind w:left="33"/>
        <w:jc w:val="both"/>
        <w:rPr>
          <w:sz w:val="23"/>
          <w:szCs w:val="23"/>
        </w:rPr>
      </w:pPr>
    </w:p>
    <w:p w:rsidR="007F2271" w:rsidRPr="00BA0BA5" w:rsidRDefault="007F2271" w:rsidP="009D5D6F">
      <w:pPr>
        <w:numPr>
          <w:ilvl w:val="0"/>
          <w:numId w:val="11"/>
        </w:numPr>
        <w:suppressAutoHyphens/>
        <w:jc w:val="center"/>
        <w:rPr>
          <w:b/>
          <w:sz w:val="23"/>
          <w:szCs w:val="23"/>
        </w:rPr>
      </w:pPr>
      <w:r w:rsidRPr="00BA0BA5">
        <w:rPr>
          <w:b/>
          <w:sz w:val="23"/>
          <w:szCs w:val="23"/>
        </w:rPr>
        <w:t>ГАРАНТИЙНЫЙ СРОК</w:t>
      </w:r>
    </w:p>
    <w:p w:rsidR="00E71969" w:rsidRPr="00BA0BA5" w:rsidRDefault="00E71969" w:rsidP="00E71969">
      <w:pPr>
        <w:suppressAutoHyphens/>
        <w:ind w:left="360"/>
        <w:rPr>
          <w:b/>
          <w:sz w:val="23"/>
          <w:szCs w:val="23"/>
        </w:rPr>
      </w:pPr>
    </w:p>
    <w:p w:rsidR="007F2271" w:rsidRPr="00BA0BA5" w:rsidRDefault="00266C22" w:rsidP="00266C22">
      <w:pPr>
        <w:pStyle w:val="af5"/>
        <w:numPr>
          <w:ilvl w:val="1"/>
          <w:numId w:val="17"/>
        </w:numPr>
        <w:tabs>
          <w:tab w:val="left" w:pos="426"/>
        </w:tabs>
        <w:suppressAutoHyphens/>
        <w:ind w:left="0" w:firstLine="0"/>
        <w:jc w:val="both"/>
        <w:rPr>
          <w:sz w:val="23"/>
          <w:szCs w:val="23"/>
        </w:rPr>
      </w:pPr>
      <w:r w:rsidRPr="00BA0BA5">
        <w:rPr>
          <w:sz w:val="23"/>
          <w:szCs w:val="23"/>
        </w:rPr>
        <w:t xml:space="preserve"> </w:t>
      </w:r>
      <w:r w:rsidR="007F2271" w:rsidRPr="00BA0BA5">
        <w:rPr>
          <w:sz w:val="23"/>
          <w:szCs w:val="23"/>
        </w:rPr>
        <w:t>Продолжительность гарантийного срока для работ, выполняемых по</w:t>
      </w:r>
      <w:r w:rsidR="00E9262A" w:rsidRPr="00BA0BA5">
        <w:rPr>
          <w:sz w:val="23"/>
          <w:szCs w:val="23"/>
        </w:rPr>
        <w:t xml:space="preserve"> </w:t>
      </w:r>
      <w:r w:rsidR="00F80FF3" w:rsidRPr="00BA0BA5">
        <w:rPr>
          <w:sz w:val="23"/>
          <w:szCs w:val="23"/>
        </w:rPr>
        <w:t>настоящему Д</w:t>
      </w:r>
      <w:r w:rsidR="007F2271" w:rsidRPr="00BA0BA5">
        <w:rPr>
          <w:sz w:val="23"/>
          <w:szCs w:val="23"/>
        </w:rPr>
        <w:t>оговору, составляет 12 (двенадцать) месяц</w:t>
      </w:r>
      <w:r w:rsidR="0053718C" w:rsidRPr="00BA0BA5">
        <w:rPr>
          <w:sz w:val="23"/>
          <w:szCs w:val="23"/>
        </w:rPr>
        <w:t xml:space="preserve">ев </w:t>
      </w:r>
      <w:proofErr w:type="gramStart"/>
      <w:r w:rsidR="0053718C" w:rsidRPr="00BA0BA5">
        <w:rPr>
          <w:sz w:val="23"/>
          <w:szCs w:val="23"/>
        </w:rPr>
        <w:t>с даты подписания</w:t>
      </w:r>
      <w:proofErr w:type="gramEnd"/>
      <w:r w:rsidR="0053718C" w:rsidRPr="00BA0BA5">
        <w:rPr>
          <w:sz w:val="23"/>
          <w:szCs w:val="23"/>
        </w:rPr>
        <w:t xml:space="preserve"> Сторонами А</w:t>
      </w:r>
      <w:r w:rsidR="007F2271" w:rsidRPr="00BA0BA5">
        <w:rPr>
          <w:sz w:val="23"/>
          <w:szCs w:val="23"/>
        </w:rPr>
        <w:t>кта о приемке выполненных работ (Форма №КС-2)</w:t>
      </w:r>
      <w:r w:rsidR="00F92F1A" w:rsidRPr="00BA0BA5">
        <w:rPr>
          <w:sz w:val="23"/>
          <w:szCs w:val="23"/>
        </w:rPr>
        <w:t>, Приложение №3 к настоящему договору</w:t>
      </w:r>
      <w:r w:rsidR="007F2271" w:rsidRPr="00BA0BA5">
        <w:rPr>
          <w:sz w:val="23"/>
          <w:szCs w:val="23"/>
        </w:rPr>
        <w:t>.</w:t>
      </w:r>
    </w:p>
    <w:p w:rsidR="001249D7" w:rsidRPr="00BA0BA5" w:rsidRDefault="001249D7" w:rsidP="001249D7">
      <w:pPr>
        <w:suppressAutoHyphens/>
        <w:jc w:val="both"/>
        <w:rPr>
          <w:sz w:val="23"/>
          <w:szCs w:val="23"/>
        </w:rPr>
      </w:pPr>
    </w:p>
    <w:p w:rsidR="007F2271" w:rsidRPr="00BA0BA5" w:rsidRDefault="007F2271" w:rsidP="00266C22">
      <w:pPr>
        <w:numPr>
          <w:ilvl w:val="0"/>
          <w:numId w:val="17"/>
        </w:numPr>
        <w:suppressAutoHyphens/>
        <w:jc w:val="center"/>
        <w:rPr>
          <w:b/>
          <w:sz w:val="23"/>
          <w:szCs w:val="23"/>
        </w:rPr>
      </w:pPr>
      <w:r w:rsidRPr="00BA0BA5">
        <w:rPr>
          <w:b/>
          <w:sz w:val="23"/>
          <w:szCs w:val="23"/>
        </w:rPr>
        <w:t>ОТВЕТСТВЕННОСТЬ СТОРОН</w:t>
      </w:r>
    </w:p>
    <w:p w:rsidR="005A1F89" w:rsidRPr="00EE62CC" w:rsidRDefault="007F2271" w:rsidP="005A1F89">
      <w:pPr>
        <w:pStyle w:val="af5"/>
        <w:suppressAutoHyphens/>
        <w:ind w:left="0"/>
        <w:jc w:val="both"/>
        <w:rPr>
          <w:sz w:val="23"/>
          <w:szCs w:val="23"/>
        </w:rPr>
      </w:pPr>
      <w:r w:rsidRPr="00BA0BA5">
        <w:rPr>
          <w:sz w:val="23"/>
          <w:szCs w:val="23"/>
        </w:rPr>
        <w:lastRenderedPageBreak/>
        <w:t xml:space="preserve">8.1. </w:t>
      </w:r>
      <w:r w:rsidR="005A1F89" w:rsidRPr="00EE62CC">
        <w:rPr>
          <w:sz w:val="23"/>
          <w:szCs w:val="23"/>
        </w:rPr>
        <w:t xml:space="preserve"> За невыполнение или ненадлежащее выполнение своих обязательств по Договору Стороны несут ответственность в соответствии с действующим законодательством Российской Федерации и настоящим Договором.</w:t>
      </w:r>
    </w:p>
    <w:p w:rsidR="005A1F89" w:rsidRPr="00EE62CC" w:rsidRDefault="005A1F89" w:rsidP="005A1F89">
      <w:pPr>
        <w:pStyle w:val="af5"/>
        <w:suppressAutoHyphens/>
        <w:ind w:left="0"/>
        <w:jc w:val="both"/>
        <w:rPr>
          <w:sz w:val="23"/>
          <w:szCs w:val="23"/>
        </w:rPr>
      </w:pPr>
      <w:r w:rsidRPr="00EE62CC">
        <w:rPr>
          <w:sz w:val="23"/>
          <w:szCs w:val="23"/>
        </w:rPr>
        <w:t>8.2. Подрядчик несет предусмотренную действующим законодательством Российской Федерации ответственность перед Заказчиком за допущенные отступления от требований, предусмотренных в рабочей документации и обязательных для Сторон нормах и правилах.</w:t>
      </w:r>
    </w:p>
    <w:p w:rsidR="005A1F89" w:rsidRPr="00EE62CC" w:rsidRDefault="005A1F89" w:rsidP="005A1F89">
      <w:pPr>
        <w:pStyle w:val="af5"/>
        <w:suppressAutoHyphens/>
        <w:ind w:left="0"/>
        <w:jc w:val="both"/>
        <w:rPr>
          <w:color w:val="000000" w:themeColor="text1"/>
          <w:sz w:val="23"/>
          <w:szCs w:val="23"/>
        </w:rPr>
      </w:pPr>
      <w:r w:rsidRPr="00EE62CC">
        <w:rPr>
          <w:color w:val="000000" w:themeColor="text1"/>
          <w:sz w:val="23"/>
          <w:szCs w:val="23"/>
        </w:rPr>
        <w:t xml:space="preserve">8.3. </w:t>
      </w:r>
      <w:proofErr w:type="gramStart"/>
      <w:r w:rsidRPr="00EE62CC">
        <w:rPr>
          <w:color w:val="000000" w:themeColor="text1"/>
          <w:sz w:val="23"/>
          <w:szCs w:val="23"/>
        </w:rPr>
        <w:t>Ответственность за соблюдение требований охраны труда, охраны окружающей среды,  промышленной безопасности, пожарной безопасности, санитарно-гигиенического режима на строительной площадке, а также за оформление разрешения на право производства работ в охранной зоне действующих коммуникаций, акта-допуска на территорию проведения работ, наряда-допуска на проведение работ, пропуска на проезд спецтехники и работников организации Подрядчика на объекты возлагается на Подрядчика.</w:t>
      </w:r>
      <w:r w:rsidRPr="00EE62CC">
        <w:rPr>
          <w:color w:val="000000" w:themeColor="text1"/>
          <w:sz w:val="23"/>
          <w:szCs w:val="23"/>
        </w:rPr>
        <w:tab/>
      </w:r>
      <w:proofErr w:type="gramEnd"/>
    </w:p>
    <w:p w:rsidR="005A1F89" w:rsidRPr="00EE62CC" w:rsidRDefault="005A1F89" w:rsidP="005A1F89">
      <w:pPr>
        <w:pStyle w:val="af5"/>
        <w:suppressAutoHyphens/>
        <w:ind w:left="0"/>
        <w:jc w:val="both"/>
        <w:rPr>
          <w:sz w:val="23"/>
          <w:szCs w:val="23"/>
        </w:rPr>
      </w:pPr>
      <w:r w:rsidRPr="00EE62CC">
        <w:rPr>
          <w:sz w:val="23"/>
          <w:szCs w:val="23"/>
        </w:rPr>
        <w:t xml:space="preserve">8.4. </w:t>
      </w:r>
      <w:proofErr w:type="gramStart"/>
      <w:r w:rsidRPr="00EE62CC">
        <w:rPr>
          <w:sz w:val="23"/>
          <w:szCs w:val="23"/>
        </w:rPr>
        <w:t>При нарушении наземных, подземных и воздушных коммуникаций или нанесении ущерба третьему лицу по вине Подрядчика, последний возмещает Заказчику или третьему лицу убытки, связанные с ликвидацией аварий или восстанавливает их собственными силами за свой счет.</w:t>
      </w:r>
      <w:proofErr w:type="gramEnd"/>
    </w:p>
    <w:p w:rsidR="005A1F89" w:rsidRPr="00EE62CC" w:rsidRDefault="005A1F89" w:rsidP="005A1F89">
      <w:pPr>
        <w:pStyle w:val="af5"/>
        <w:suppressAutoHyphens/>
        <w:ind w:left="0"/>
        <w:jc w:val="both"/>
        <w:rPr>
          <w:sz w:val="23"/>
          <w:szCs w:val="23"/>
        </w:rPr>
      </w:pPr>
      <w:r w:rsidRPr="00EE62CC">
        <w:rPr>
          <w:sz w:val="23"/>
          <w:szCs w:val="23"/>
        </w:rPr>
        <w:t>8.5. В случае</w:t>
      </w:r>
      <w:proofErr w:type="gramStart"/>
      <w:r w:rsidRPr="00EE62CC">
        <w:rPr>
          <w:sz w:val="23"/>
          <w:szCs w:val="23"/>
        </w:rPr>
        <w:t>,</w:t>
      </w:r>
      <w:proofErr w:type="gramEnd"/>
      <w:r w:rsidRPr="00EE62CC">
        <w:rPr>
          <w:sz w:val="23"/>
          <w:szCs w:val="23"/>
        </w:rPr>
        <w:t xml:space="preserve"> если Заказчик нарушил условия оплаты, предусмотренные настоящим Договором, на срок свыше 15 (пятнадцати) календарных дней, Подрядчик, при условии выполнения Подрядчиком своих обязательств по Договору, вправе предъявить Заказчику требование уплаты пени в размере 0,1% (ноль целых одной десятой  процента) от суммы задержанного/просроченного платежа за каждый день просрочки.</w:t>
      </w:r>
    </w:p>
    <w:p w:rsidR="005A1F89" w:rsidRPr="00EE62CC" w:rsidRDefault="005A1F89" w:rsidP="005A1F89">
      <w:pPr>
        <w:pStyle w:val="af5"/>
        <w:suppressAutoHyphens/>
        <w:ind w:left="0"/>
        <w:jc w:val="both"/>
        <w:rPr>
          <w:sz w:val="23"/>
          <w:szCs w:val="23"/>
        </w:rPr>
      </w:pPr>
      <w:r w:rsidRPr="00EE62CC">
        <w:rPr>
          <w:sz w:val="23"/>
          <w:szCs w:val="23"/>
        </w:rPr>
        <w:t>8.6. В случае</w:t>
      </w:r>
      <w:proofErr w:type="gramStart"/>
      <w:r w:rsidRPr="00EE62CC">
        <w:rPr>
          <w:sz w:val="23"/>
          <w:szCs w:val="23"/>
        </w:rPr>
        <w:t>,</w:t>
      </w:r>
      <w:proofErr w:type="gramEnd"/>
      <w:r w:rsidRPr="00EE62CC">
        <w:rPr>
          <w:sz w:val="23"/>
          <w:szCs w:val="23"/>
        </w:rPr>
        <w:t xml:space="preserve"> если Подрядчик нарушил сроки выполнения работ, предусмотренные настоящим Договором, Заказчик вправе предъявить Подрядчику требование уплаты пени в размере 0,1% (ноль целых одной десятой процента) от стоимости несвоевременно выполненных работ за каждый день просрочки.</w:t>
      </w:r>
    </w:p>
    <w:p w:rsidR="005A1F89" w:rsidRPr="00EE62CC" w:rsidRDefault="005A1F89" w:rsidP="005A1F89">
      <w:pPr>
        <w:pStyle w:val="af5"/>
        <w:ind w:left="0"/>
        <w:jc w:val="both"/>
        <w:rPr>
          <w:sz w:val="23"/>
          <w:szCs w:val="23"/>
        </w:rPr>
      </w:pPr>
      <w:bookmarkStart w:id="1" w:name="_Hlk198740362"/>
      <w:proofErr w:type="gramStart"/>
      <w:r w:rsidRPr="00EE62CC">
        <w:rPr>
          <w:sz w:val="23"/>
          <w:szCs w:val="23"/>
        </w:rPr>
        <w:t>Продление срока действия Договора / изменение первоначальных, установленных Договором, ср</w:t>
      </w:r>
      <w:r w:rsidRPr="00EE62CC">
        <w:rPr>
          <w:sz w:val="23"/>
          <w:szCs w:val="23"/>
        </w:rPr>
        <w:t>о</w:t>
      </w:r>
      <w:r w:rsidRPr="00EE62CC">
        <w:rPr>
          <w:sz w:val="23"/>
          <w:szCs w:val="23"/>
        </w:rPr>
        <w:t>ков, не освобождает Подрядчика от ответственности за нарушение первоначальных сроков, устано</w:t>
      </w:r>
      <w:r w:rsidRPr="00EE62CC">
        <w:rPr>
          <w:sz w:val="23"/>
          <w:szCs w:val="23"/>
        </w:rPr>
        <w:t>в</w:t>
      </w:r>
      <w:r w:rsidRPr="00EE62CC">
        <w:rPr>
          <w:sz w:val="23"/>
          <w:szCs w:val="23"/>
        </w:rPr>
        <w:t>ленных Договором / дополнительным соглашением, и Заказчик оставляет за собой право применить к Подрядчику неустойку и иные меры ответственности, предусмотренные Договором за нарушение сроков выполнение работ, имевшее место до даты заключения дополнительного соглашения, изм</w:t>
      </w:r>
      <w:r w:rsidRPr="00EE62CC">
        <w:rPr>
          <w:sz w:val="23"/>
          <w:szCs w:val="23"/>
        </w:rPr>
        <w:t>е</w:t>
      </w:r>
      <w:r w:rsidRPr="00EE62CC">
        <w:rPr>
          <w:sz w:val="23"/>
          <w:szCs w:val="23"/>
        </w:rPr>
        <w:t>няющего первоначальные сроки выполнение работ.</w:t>
      </w:r>
      <w:proofErr w:type="gramEnd"/>
    </w:p>
    <w:bookmarkEnd w:id="1"/>
    <w:p w:rsidR="005A1F89" w:rsidRPr="00EE62CC" w:rsidRDefault="005A1F89" w:rsidP="005A1F89">
      <w:pPr>
        <w:pStyle w:val="af5"/>
        <w:ind w:left="0"/>
        <w:jc w:val="both"/>
        <w:rPr>
          <w:sz w:val="23"/>
          <w:szCs w:val="23"/>
        </w:rPr>
      </w:pPr>
      <w:r w:rsidRPr="00EE62CC">
        <w:rPr>
          <w:sz w:val="23"/>
          <w:szCs w:val="23"/>
        </w:rPr>
        <w:t>8.7. Неустойка начисляется за каждый день просрочки исполнения обязательства,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обязательства до фактического исполнения договорного обязательства.</w:t>
      </w:r>
    </w:p>
    <w:p w:rsidR="005A1F89" w:rsidRPr="00EE62CC" w:rsidRDefault="005A1F89" w:rsidP="005A1F89">
      <w:pPr>
        <w:pStyle w:val="af5"/>
        <w:suppressAutoHyphens/>
        <w:ind w:left="0"/>
        <w:jc w:val="both"/>
        <w:rPr>
          <w:sz w:val="23"/>
          <w:szCs w:val="23"/>
        </w:rPr>
      </w:pPr>
      <w:r w:rsidRPr="00EE62CC">
        <w:rPr>
          <w:sz w:val="23"/>
          <w:szCs w:val="23"/>
        </w:rPr>
        <w:t xml:space="preserve">Оплата неустойки (пени, штрафа) и иных санкций, предусмотренных настоящим Договором, производится  Подрядчиком в течение 30 (тридцати) календарных дней на основании предъявленного требования (претензии) и </w:t>
      </w:r>
      <w:proofErr w:type="gramStart"/>
      <w:r w:rsidRPr="00EE62CC">
        <w:rPr>
          <w:sz w:val="23"/>
          <w:szCs w:val="23"/>
        </w:rPr>
        <w:t>с даты предъявления</w:t>
      </w:r>
      <w:proofErr w:type="gramEnd"/>
      <w:r w:rsidRPr="00EE62CC">
        <w:rPr>
          <w:sz w:val="23"/>
          <w:szCs w:val="23"/>
        </w:rPr>
        <w:t xml:space="preserve"> такого требования (претензии).</w:t>
      </w:r>
    </w:p>
    <w:p w:rsidR="005A1F89" w:rsidRPr="00EE62CC" w:rsidRDefault="005A1F89" w:rsidP="005A1F89">
      <w:pPr>
        <w:pStyle w:val="af5"/>
        <w:suppressAutoHyphens/>
        <w:ind w:left="0"/>
        <w:jc w:val="both"/>
        <w:rPr>
          <w:sz w:val="23"/>
          <w:szCs w:val="23"/>
        </w:rPr>
      </w:pPr>
      <w:r w:rsidRPr="00EE62CC">
        <w:rPr>
          <w:sz w:val="23"/>
          <w:szCs w:val="23"/>
        </w:rPr>
        <w:t>8.8. Стороны договорились, что во всех случаях установления неустойки в процентах от стоимости Договора/работ, неустойка рассчитывается исходя из стоимости настоящего Договора/работ, включая НДС.</w:t>
      </w:r>
    </w:p>
    <w:p w:rsidR="005A1F89" w:rsidRPr="00EE62CC" w:rsidRDefault="005A1F89" w:rsidP="005A1F89">
      <w:pPr>
        <w:pStyle w:val="af5"/>
        <w:suppressAutoHyphens/>
        <w:ind w:left="0"/>
        <w:jc w:val="both"/>
        <w:rPr>
          <w:bCs/>
          <w:sz w:val="23"/>
          <w:szCs w:val="23"/>
        </w:rPr>
      </w:pPr>
      <w:r w:rsidRPr="00EE62CC">
        <w:rPr>
          <w:sz w:val="23"/>
          <w:szCs w:val="23"/>
        </w:rPr>
        <w:t xml:space="preserve">8.9. </w:t>
      </w:r>
      <w:r w:rsidRPr="00EE62CC">
        <w:rPr>
          <w:bCs/>
          <w:sz w:val="23"/>
          <w:szCs w:val="23"/>
        </w:rPr>
        <w:t>Уплата штрафных санкций не освобождает Стороны от исполнения обязательств или от устранения нарушений по настоящему Договору.</w:t>
      </w:r>
    </w:p>
    <w:p w:rsidR="005A1F89" w:rsidRPr="00FE5A20" w:rsidRDefault="005A1F89" w:rsidP="005A1F89">
      <w:pPr>
        <w:pStyle w:val="a6"/>
        <w:suppressAutoHyphens/>
        <w:jc w:val="both"/>
        <w:rPr>
          <w:bCs/>
          <w:sz w:val="23"/>
          <w:szCs w:val="23"/>
        </w:rPr>
      </w:pPr>
      <w:r w:rsidRPr="00FE5A20">
        <w:rPr>
          <w:bCs/>
          <w:sz w:val="23"/>
          <w:szCs w:val="23"/>
        </w:rPr>
        <w:t xml:space="preserve">8.10. </w:t>
      </w:r>
      <w:r w:rsidRPr="00FE5A20">
        <w:rPr>
          <w:sz w:val="23"/>
          <w:szCs w:val="23"/>
        </w:rPr>
        <w:t xml:space="preserve">Стороны вправе не предъявлять штрафы, пени и иные санкции, предусмотренные условиями настоящего Договора. </w:t>
      </w:r>
    </w:p>
    <w:p w:rsidR="005A1F89" w:rsidRPr="00EE62CC" w:rsidRDefault="005A1F89" w:rsidP="005A1F89">
      <w:pPr>
        <w:pStyle w:val="af5"/>
        <w:suppressAutoHyphens/>
        <w:ind w:left="0"/>
        <w:jc w:val="both"/>
        <w:rPr>
          <w:sz w:val="23"/>
          <w:szCs w:val="23"/>
        </w:rPr>
      </w:pPr>
      <w:r w:rsidRPr="00EE62CC">
        <w:rPr>
          <w:sz w:val="23"/>
          <w:szCs w:val="23"/>
        </w:rPr>
        <w:t>8.11. В случае предъявления Заказчику штрафных санкций государственными инспектирующими/надзорными органами, вызванными действиями (бездействиями) Подрядчика, Подрядчик полностью компенсирует Заказчику понесенные убытки, включая предъявленные ему суммы штрафных санкций. Все предусмотренные п. 5.1.30, п. 11.8., настоящего Договора заверения об обстоятельствах имеют существенное значение для Заказчика.</w:t>
      </w:r>
    </w:p>
    <w:p w:rsidR="005A1F89" w:rsidRPr="00EE62CC" w:rsidRDefault="005A1F89" w:rsidP="005A1F89">
      <w:pPr>
        <w:pStyle w:val="af5"/>
        <w:suppressAutoHyphens/>
        <w:ind w:left="0"/>
        <w:jc w:val="both"/>
        <w:rPr>
          <w:sz w:val="23"/>
          <w:szCs w:val="23"/>
        </w:rPr>
      </w:pPr>
      <w:r w:rsidRPr="00EE62CC">
        <w:rPr>
          <w:sz w:val="23"/>
          <w:szCs w:val="23"/>
        </w:rPr>
        <w:t xml:space="preserve">       </w:t>
      </w:r>
      <w:proofErr w:type="gramStart"/>
      <w:r w:rsidRPr="00EE62CC">
        <w:rPr>
          <w:sz w:val="23"/>
          <w:szCs w:val="23"/>
        </w:rPr>
        <w:t>При недостоверности заверений об обстоятельствах и при  ненадлежащем исполнении Подрядчиком требования законодательства РФ и настоящего Договора,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Подрядчик обязан в полном объеме возместить Заказчику причиненные убытки, в том числе возникшие в результате отказа налоговыми органами Заказчику в возмещении причитающихся ему сумм</w:t>
      </w:r>
      <w:proofErr w:type="gramEnd"/>
      <w:r w:rsidRPr="00EE62CC">
        <w:rPr>
          <w:sz w:val="23"/>
          <w:szCs w:val="23"/>
        </w:rPr>
        <w:t xml:space="preserve"> налогов, доначисления налоговыми органами налогов, начисления пеней, наложения штрафов.</w:t>
      </w:r>
    </w:p>
    <w:p w:rsidR="005A1F89" w:rsidRPr="00EE62CC" w:rsidRDefault="005A1F89" w:rsidP="005A1F89">
      <w:pPr>
        <w:pStyle w:val="af5"/>
        <w:suppressAutoHyphens/>
        <w:ind w:left="0"/>
        <w:rPr>
          <w:sz w:val="23"/>
          <w:szCs w:val="23"/>
        </w:rPr>
      </w:pPr>
      <w:r w:rsidRPr="00EE62CC">
        <w:rPr>
          <w:sz w:val="23"/>
          <w:szCs w:val="23"/>
        </w:rPr>
        <w:t xml:space="preserve">          Убытки подлежат возмещению Подрядчиком в течение 30 (тридцати) календарных дней </w:t>
      </w:r>
      <w:proofErr w:type="gramStart"/>
      <w:r w:rsidRPr="00EE62CC">
        <w:rPr>
          <w:sz w:val="23"/>
          <w:szCs w:val="23"/>
        </w:rPr>
        <w:t>с даты получения</w:t>
      </w:r>
      <w:proofErr w:type="gramEnd"/>
      <w:r w:rsidRPr="00EE62CC">
        <w:rPr>
          <w:sz w:val="23"/>
          <w:szCs w:val="23"/>
        </w:rPr>
        <w:t xml:space="preserve"> Подрядчиком соответствующего требования Заказчика.</w:t>
      </w:r>
    </w:p>
    <w:p w:rsidR="005A1F89" w:rsidRPr="00EE62CC" w:rsidRDefault="005A1F89" w:rsidP="005A1F89">
      <w:pPr>
        <w:pStyle w:val="af5"/>
        <w:suppressAutoHyphens/>
        <w:ind w:left="0"/>
        <w:jc w:val="both"/>
        <w:rPr>
          <w:sz w:val="23"/>
          <w:szCs w:val="23"/>
        </w:rPr>
      </w:pPr>
      <w:r w:rsidRPr="00EE62CC">
        <w:rPr>
          <w:sz w:val="23"/>
          <w:szCs w:val="23"/>
        </w:rPr>
        <w:t xml:space="preserve">8.12. Стороны должны соблюдать строгую конфиденциальность в отношении информации, не разглашать, не копировать, не воспроизводить и не передавать информацию любому третьему лицу, </w:t>
      </w:r>
      <w:r w:rsidRPr="00EE62CC">
        <w:rPr>
          <w:sz w:val="23"/>
          <w:szCs w:val="23"/>
        </w:rPr>
        <w:lastRenderedPageBreak/>
        <w:t xml:space="preserve">не использовать информацию в целях, отличных </w:t>
      </w:r>
      <w:proofErr w:type="gramStart"/>
      <w:r w:rsidRPr="00EE62CC">
        <w:rPr>
          <w:sz w:val="23"/>
          <w:szCs w:val="23"/>
        </w:rPr>
        <w:t>от</w:t>
      </w:r>
      <w:proofErr w:type="gramEnd"/>
      <w:r w:rsidRPr="00EE62CC">
        <w:rPr>
          <w:sz w:val="23"/>
          <w:szCs w:val="23"/>
        </w:rPr>
        <w:t xml:space="preserve"> предусмотренных настоящим Договором. Ограничения по конфиденциальности не распространяются на общедоступную информацию, а также в случае предоставления Сторонами информации по запросу уполномоченных органов или при необходимости предоставления информации в соответствии с действующим законодательством Российской Федерации.</w:t>
      </w:r>
    </w:p>
    <w:p w:rsidR="005A1F89" w:rsidRPr="00EE62CC" w:rsidRDefault="005A1F89" w:rsidP="005A1F89">
      <w:pPr>
        <w:pStyle w:val="af5"/>
        <w:ind w:left="0"/>
        <w:jc w:val="both"/>
        <w:rPr>
          <w:sz w:val="23"/>
          <w:szCs w:val="23"/>
        </w:rPr>
      </w:pPr>
      <w:r w:rsidRPr="00EE62CC">
        <w:rPr>
          <w:sz w:val="23"/>
          <w:szCs w:val="23"/>
        </w:rPr>
        <w:t>8.13. Подрядчик гарантирует освобождение Заказчика от всех претензий, требований, судебных и</w:t>
      </w:r>
      <w:r w:rsidRPr="00EE62CC">
        <w:rPr>
          <w:sz w:val="23"/>
          <w:szCs w:val="23"/>
        </w:rPr>
        <w:t>с</w:t>
      </w:r>
      <w:r w:rsidRPr="00EE62CC">
        <w:rPr>
          <w:sz w:val="23"/>
          <w:szCs w:val="23"/>
        </w:rPr>
        <w:t>ков и т.п. со стороны третьих лиц, которые могут возникнуть вследствие невыполнения или нена</w:t>
      </w:r>
      <w:r w:rsidRPr="00EE62CC">
        <w:rPr>
          <w:sz w:val="23"/>
          <w:szCs w:val="23"/>
        </w:rPr>
        <w:t>д</w:t>
      </w:r>
      <w:r w:rsidRPr="00EE62CC">
        <w:rPr>
          <w:sz w:val="23"/>
          <w:szCs w:val="23"/>
        </w:rPr>
        <w:t>лежащего выполнения Подрядчиком своих обязательств по Договору, а в случае возникновения т</w:t>
      </w:r>
      <w:r w:rsidRPr="00EE62CC">
        <w:rPr>
          <w:sz w:val="23"/>
          <w:szCs w:val="23"/>
        </w:rPr>
        <w:t>а</w:t>
      </w:r>
      <w:r w:rsidRPr="00EE62CC">
        <w:rPr>
          <w:sz w:val="23"/>
          <w:szCs w:val="23"/>
        </w:rPr>
        <w:t>ковых, примет на себя оплату убытков, издержек и расходов, возникших у третьей стороны.</w:t>
      </w:r>
    </w:p>
    <w:p w:rsidR="005A1F89" w:rsidRPr="00EE62CC" w:rsidRDefault="005A1F89" w:rsidP="005A1F89">
      <w:pPr>
        <w:pStyle w:val="af5"/>
        <w:suppressAutoHyphens/>
        <w:ind w:left="0"/>
        <w:jc w:val="both"/>
        <w:rPr>
          <w:sz w:val="23"/>
          <w:szCs w:val="23"/>
        </w:rPr>
      </w:pPr>
      <w:r w:rsidRPr="00EE62CC">
        <w:rPr>
          <w:sz w:val="23"/>
          <w:szCs w:val="23"/>
        </w:rPr>
        <w:t>8.14. Если при выполнении работ по настоящему Договору Заказчик понесет убытки в результате нарушения Подрядчиком Договора или применимого законодательства, данные убытки подлежат возмещению в полном объеме сверх неустойки в соответствии с абзацем 2 части 1 статьи 394 ГК РФ.</w:t>
      </w:r>
    </w:p>
    <w:p w:rsidR="005A1F89" w:rsidRDefault="005A1F89" w:rsidP="005A1F89">
      <w:pPr>
        <w:suppressAutoHyphens/>
        <w:jc w:val="both"/>
        <w:rPr>
          <w:sz w:val="23"/>
          <w:szCs w:val="23"/>
        </w:rPr>
      </w:pPr>
      <w:r w:rsidRPr="00EE62CC">
        <w:rPr>
          <w:sz w:val="23"/>
          <w:szCs w:val="23"/>
        </w:rPr>
        <w:t>8.15. В случае, нарушения Подрядчиком требований, предусмотренных п. 11.4 настоящего Договора, Подрядчик уплачивает Заказчику штраф в размере 10 (десяти) процентов от стоимости настоящего Договора.</w:t>
      </w:r>
    </w:p>
    <w:p w:rsidR="005A1F89" w:rsidRDefault="005A1F89" w:rsidP="009D5D6F">
      <w:pPr>
        <w:suppressAutoHyphens/>
        <w:jc w:val="both"/>
        <w:rPr>
          <w:sz w:val="23"/>
          <w:szCs w:val="23"/>
        </w:rPr>
      </w:pPr>
    </w:p>
    <w:p w:rsidR="007F2271" w:rsidRPr="00BA0BA5" w:rsidRDefault="007F2271" w:rsidP="00266C22">
      <w:pPr>
        <w:numPr>
          <w:ilvl w:val="0"/>
          <w:numId w:val="17"/>
        </w:numPr>
        <w:suppressAutoHyphens/>
        <w:spacing w:before="100"/>
        <w:jc w:val="center"/>
        <w:rPr>
          <w:b/>
          <w:sz w:val="23"/>
          <w:szCs w:val="23"/>
        </w:rPr>
      </w:pPr>
      <w:r w:rsidRPr="00BA0BA5">
        <w:rPr>
          <w:b/>
          <w:sz w:val="23"/>
          <w:szCs w:val="23"/>
        </w:rPr>
        <w:t>ОБСТОЯТЕЛЬСТВА НЕПРЕОДОЛИМОЙ СИЛЫ</w:t>
      </w:r>
    </w:p>
    <w:p w:rsidR="007F2271" w:rsidRPr="00BA0BA5" w:rsidRDefault="007F2271" w:rsidP="009D5D6F">
      <w:pPr>
        <w:pStyle w:val="a6"/>
        <w:suppressAutoHyphens/>
        <w:jc w:val="both"/>
        <w:rPr>
          <w:sz w:val="23"/>
          <w:szCs w:val="23"/>
        </w:rPr>
      </w:pPr>
      <w:r w:rsidRPr="00BA0BA5">
        <w:rPr>
          <w:sz w:val="23"/>
          <w:szCs w:val="23"/>
        </w:rPr>
        <w:t>9.1.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(форс-мажорных обстоятельств), возникших после заключения договора в результате событий чрезвычайного характера, которые Стороны не могли ни предвидеть, ни предотвратить разумными мерами.</w:t>
      </w:r>
    </w:p>
    <w:p w:rsidR="007F2271" w:rsidRPr="00BA0BA5" w:rsidRDefault="007F2271" w:rsidP="009D5D6F">
      <w:pPr>
        <w:pStyle w:val="a6"/>
        <w:suppressAutoHyphens/>
        <w:jc w:val="both"/>
        <w:rPr>
          <w:sz w:val="23"/>
          <w:szCs w:val="23"/>
        </w:rPr>
      </w:pPr>
      <w:r w:rsidRPr="00BA0BA5">
        <w:rPr>
          <w:sz w:val="23"/>
          <w:szCs w:val="23"/>
        </w:rPr>
        <w:t xml:space="preserve">9.2. </w:t>
      </w:r>
      <w:proofErr w:type="gramStart"/>
      <w:r w:rsidRPr="00BA0BA5">
        <w:rPr>
          <w:sz w:val="23"/>
          <w:szCs w:val="23"/>
        </w:rPr>
        <w:t>К обстоятельствам  непреодолимой силы относятся  события, на которые ни одна из Сторон не может оказывать влияние и за возникновение которых не несет ответственности, как-то стихийные бедствия, пожары не по вине Сторон, природные катаклизмы, забастовки (за исключением забастовок работников Сторон), наводнения, взрывы, обледенения, военные действия любого характера (как объявленные, так и необъявленные), мятежи, задержки перевозчиков, вызванные авариями или неблагоприятными погодными условиями</w:t>
      </w:r>
      <w:proofErr w:type="gramEnd"/>
      <w:r w:rsidRPr="00BA0BA5">
        <w:rPr>
          <w:sz w:val="23"/>
          <w:szCs w:val="23"/>
        </w:rPr>
        <w:t>, эмбарго, катастрофы, ограничения, налагаемые государственными органами, если эти обстоятельства непосредственно повлияли на исполнение настоящего договора.</w:t>
      </w:r>
    </w:p>
    <w:p w:rsidR="007F2271" w:rsidRPr="00BA0BA5" w:rsidRDefault="007F2271" w:rsidP="009D5D6F">
      <w:pPr>
        <w:pStyle w:val="a6"/>
        <w:suppressAutoHyphens/>
        <w:jc w:val="both"/>
        <w:rPr>
          <w:sz w:val="23"/>
          <w:szCs w:val="23"/>
        </w:rPr>
      </w:pPr>
      <w:r w:rsidRPr="00BA0BA5">
        <w:rPr>
          <w:sz w:val="23"/>
          <w:szCs w:val="23"/>
        </w:rPr>
        <w:t xml:space="preserve">9.3. При наступлении обстоятельств непреодолимой силы Сторона, ссылающаяся на них, в течение 30 (тридцати) календарных дней, уведомляет другую Сторону с предоставлением подтверждающих документов.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  </w:t>
      </w:r>
    </w:p>
    <w:p w:rsidR="007F2271" w:rsidRPr="00BA0BA5" w:rsidRDefault="007F2271" w:rsidP="009D5D6F">
      <w:pPr>
        <w:pStyle w:val="a6"/>
        <w:suppressAutoHyphens/>
        <w:jc w:val="both"/>
        <w:rPr>
          <w:sz w:val="23"/>
          <w:szCs w:val="23"/>
        </w:rPr>
      </w:pPr>
      <w:r w:rsidRPr="00BA0BA5">
        <w:rPr>
          <w:sz w:val="23"/>
          <w:szCs w:val="23"/>
        </w:rPr>
        <w:t>9.4. Срок выполнения обязательств, при наступлении форс-мажорных обстоятельств отодвигается по согласованию Сторон соразмерно времени действия форс-мажора и его последствий.</w:t>
      </w:r>
    </w:p>
    <w:p w:rsidR="007F2271" w:rsidRPr="00BA0BA5" w:rsidRDefault="007F2271" w:rsidP="009D5D6F">
      <w:pPr>
        <w:pStyle w:val="a6"/>
        <w:suppressAutoHyphens/>
        <w:jc w:val="both"/>
        <w:rPr>
          <w:sz w:val="23"/>
          <w:szCs w:val="23"/>
        </w:rPr>
      </w:pPr>
      <w:r w:rsidRPr="00BA0BA5">
        <w:rPr>
          <w:sz w:val="23"/>
          <w:szCs w:val="23"/>
        </w:rPr>
        <w:t>9.5. Если форс-мажорные обстоятельства продолжаются более 3 (трех) месяцев, Стороны принимают решение о целесообразности дальнейшего</w:t>
      </w:r>
      <w:r w:rsidR="00F80FF3" w:rsidRPr="00BA0BA5">
        <w:rPr>
          <w:sz w:val="23"/>
          <w:szCs w:val="23"/>
        </w:rPr>
        <w:t xml:space="preserve"> действия договора и настоящий </w:t>
      </w:r>
      <w:proofErr w:type="gramStart"/>
      <w:r w:rsidR="00F80FF3" w:rsidRPr="00BA0BA5">
        <w:rPr>
          <w:sz w:val="23"/>
          <w:szCs w:val="23"/>
        </w:rPr>
        <w:t>Д</w:t>
      </w:r>
      <w:r w:rsidRPr="00BA0BA5">
        <w:rPr>
          <w:sz w:val="23"/>
          <w:szCs w:val="23"/>
        </w:rPr>
        <w:t>оговор</w:t>
      </w:r>
      <w:proofErr w:type="gramEnd"/>
      <w:r w:rsidRPr="00BA0BA5">
        <w:rPr>
          <w:sz w:val="23"/>
          <w:szCs w:val="23"/>
        </w:rPr>
        <w:t xml:space="preserve"> может быть расторгнут по письменному заявлению любой из Сторон.</w:t>
      </w:r>
    </w:p>
    <w:p w:rsidR="007F2271" w:rsidRPr="00BA0BA5" w:rsidRDefault="007F2271" w:rsidP="009D5D6F">
      <w:pPr>
        <w:pStyle w:val="a6"/>
        <w:suppressAutoHyphens/>
        <w:jc w:val="both"/>
        <w:rPr>
          <w:sz w:val="23"/>
          <w:szCs w:val="23"/>
        </w:rPr>
      </w:pPr>
      <w:r w:rsidRPr="00BA0BA5">
        <w:rPr>
          <w:sz w:val="23"/>
          <w:szCs w:val="23"/>
        </w:rPr>
        <w:t>9.6. Несмотря на наступление форс-мажорных обстоятельств, перед прекращением настоящего договора, вследствие форс-мажорных обстоятель</w:t>
      </w:r>
      <w:proofErr w:type="gramStart"/>
      <w:r w:rsidRPr="00BA0BA5">
        <w:rPr>
          <w:sz w:val="23"/>
          <w:szCs w:val="23"/>
        </w:rPr>
        <w:t>ств Ст</w:t>
      </w:r>
      <w:proofErr w:type="gramEnd"/>
      <w:r w:rsidRPr="00BA0BA5">
        <w:rPr>
          <w:sz w:val="23"/>
          <w:szCs w:val="23"/>
        </w:rPr>
        <w:t>ороны осуществляют окончательные взаиморасчеты.</w:t>
      </w:r>
    </w:p>
    <w:p w:rsidR="007F2271" w:rsidRPr="00BA0BA5" w:rsidRDefault="007F2271" w:rsidP="009D5D6F">
      <w:pPr>
        <w:pStyle w:val="a6"/>
        <w:suppressAutoHyphens/>
        <w:jc w:val="both"/>
        <w:rPr>
          <w:sz w:val="23"/>
          <w:szCs w:val="23"/>
        </w:rPr>
      </w:pPr>
      <w:r w:rsidRPr="00BA0BA5">
        <w:rPr>
          <w:sz w:val="23"/>
          <w:szCs w:val="23"/>
        </w:rPr>
        <w:t>9.7. После того, как форс-мажорное обстоятельство перестает препятствовать выполнению настоящего договора, Сторона, заявившая о наступлении такого обстоятельства, обязана уведомить другую Сторону в письменном виде о том, каким образом данное форс-мажорное обстоятельство изменило ход выполнения настоящего договора.</w:t>
      </w:r>
    </w:p>
    <w:p w:rsidR="007F2271" w:rsidRPr="00BA0BA5" w:rsidRDefault="007F2271" w:rsidP="009D5D6F">
      <w:pPr>
        <w:pStyle w:val="a6"/>
        <w:suppressAutoHyphens/>
        <w:ind w:firstLine="720"/>
        <w:jc w:val="center"/>
        <w:rPr>
          <w:b/>
          <w:sz w:val="23"/>
          <w:szCs w:val="23"/>
        </w:rPr>
      </w:pPr>
    </w:p>
    <w:p w:rsidR="007F2271" w:rsidRPr="00BA0BA5" w:rsidRDefault="007F2271" w:rsidP="009D5D6F">
      <w:pPr>
        <w:pStyle w:val="a6"/>
        <w:suppressAutoHyphens/>
        <w:ind w:firstLine="720"/>
        <w:jc w:val="center"/>
        <w:rPr>
          <w:b/>
          <w:sz w:val="23"/>
          <w:szCs w:val="23"/>
        </w:rPr>
      </w:pPr>
      <w:r w:rsidRPr="00BA0BA5">
        <w:rPr>
          <w:b/>
          <w:sz w:val="23"/>
          <w:szCs w:val="23"/>
        </w:rPr>
        <w:t>10. ПОРЯДОК РАЗРЕШЕНИЯ СПОРОВ.</w:t>
      </w:r>
    </w:p>
    <w:p w:rsidR="007F2271" w:rsidRPr="00BA0BA5" w:rsidRDefault="007F2271" w:rsidP="009D5D6F">
      <w:pPr>
        <w:pStyle w:val="a6"/>
        <w:suppressAutoHyphens/>
        <w:ind w:firstLine="720"/>
        <w:jc w:val="center"/>
        <w:rPr>
          <w:b/>
          <w:sz w:val="23"/>
          <w:szCs w:val="23"/>
        </w:rPr>
      </w:pPr>
      <w:r w:rsidRPr="00BA0BA5">
        <w:rPr>
          <w:b/>
          <w:sz w:val="23"/>
          <w:szCs w:val="23"/>
        </w:rPr>
        <w:t>ПОРЯДОК ИЗМЕНЕНИЯ, РАСТОРЖЕНИЯ ДОГОВОРА</w:t>
      </w:r>
    </w:p>
    <w:p w:rsidR="007F2271" w:rsidRPr="00BA0BA5" w:rsidRDefault="007F2271" w:rsidP="009D5D6F">
      <w:pPr>
        <w:suppressAutoHyphens/>
        <w:jc w:val="both"/>
        <w:rPr>
          <w:sz w:val="23"/>
          <w:szCs w:val="23"/>
        </w:rPr>
      </w:pPr>
      <w:r w:rsidRPr="00BA0BA5">
        <w:rPr>
          <w:noProof/>
          <w:sz w:val="23"/>
          <w:szCs w:val="23"/>
        </w:rPr>
        <w:t>10.1.</w:t>
      </w:r>
      <w:r w:rsidRPr="00BA0BA5">
        <w:rPr>
          <w:sz w:val="23"/>
          <w:szCs w:val="23"/>
        </w:rPr>
        <w:t xml:space="preserve"> Все споры и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w:t>
      </w:r>
      <w:proofErr w:type="gramStart"/>
      <w:r w:rsidRPr="00BA0BA5">
        <w:rPr>
          <w:sz w:val="23"/>
          <w:szCs w:val="23"/>
        </w:rPr>
        <w:t>с даты</w:t>
      </w:r>
      <w:proofErr w:type="gramEnd"/>
      <w:r w:rsidRPr="00BA0BA5">
        <w:rPr>
          <w:sz w:val="23"/>
          <w:szCs w:val="23"/>
        </w:rPr>
        <w:t xml:space="preserve"> ее получения. При не урегулировании спора в претензионном порядке, спор передается на рассмотрение в Арбитражный суд Ханты-Мансийского автономного округа – Югры.</w:t>
      </w:r>
    </w:p>
    <w:p w:rsidR="007F2271" w:rsidRPr="00BA0BA5" w:rsidRDefault="007F2271" w:rsidP="009D5D6F">
      <w:pPr>
        <w:suppressAutoHyphens/>
        <w:jc w:val="both"/>
        <w:rPr>
          <w:sz w:val="23"/>
          <w:szCs w:val="23"/>
        </w:rPr>
      </w:pPr>
      <w:r w:rsidRPr="00BA0BA5">
        <w:rPr>
          <w:sz w:val="23"/>
          <w:szCs w:val="23"/>
        </w:rPr>
        <w:t>10.2. Заказчик вправе</w:t>
      </w:r>
      <w:r w:rsidR="00F80FF3" w:rsidRPr="00BA0BA5">
        <w:rPr>
          <w:sz w:val="23"/>
          <w:szCs w:val="23"/>
        </w:rPr>
        <w:t xml:space="preserve"> отказаться от исполнения настоящего Договора (расторгнуть Д</w:t>
      </w:r>
      <w:r w:rsidRPr="00BA0BA5">
        <w:rPr>
          <w:sz w:val="23"/>
          <w:szCs w:val="23"/>
        </w:rPr>
        <w:t xml:space="preserve">оговор в одностороннем порядке), письменно предупредив Подрядчика за 15 (пятнадцать) календарных дней </w:t>
      </w:r>
      <w:r w:rsidRPr="00BA0BA5">
        <w:rPr>
          <w:sz w:val="23"/>
          <w:szCs w:val="23"/>
        </w:rPr>
        <w:lastRenderedPageBreak/>
        <w:t>до даты расторжения, и не несет ответственность за убытки (реальный ущерб, упущенная выгода), вызванные таким расторжением, в следующих случаях:</w:t>
      </w:r>
    </w:p>
    <w:p w:rsidR="007F2271" w:rsidRPr="00BA0BA5" w:rsidRDefault="007F2271" w:rsidP="009D5D6F">
      <w:pPr>
        <w:suppressAutoHyphens/>
        <w:jc w:val="both"/>
        <w:rPr>
          <w:sz w:val="23"/>
          <w:szCs w:val="23"/>
        </w:rPr>
      </w:pPr>
      <w:r w:rsidRPr="00BA0BA5">
        <w:rPr>
          <w:sz w:val="23"/>
          <w:szCs w:val="23"/>
        </w:rPr>
        <w:t xml:space="preserve">10.2.1. </w:t>
      </w:r>
      <w:proofErr w:type="gramStart"/>
      <w:r w:rsidRPr="00BA0BA5">
        <w:rPr>
          <w:sz w:val="23"/>
          <w:szCs w:val="23"/>
        </w:rPr>
        <w:t xml:space="preserve">Если Подрядчик своевременно не приступает к исполнению обязательств по </w:t>
      </w:r>
      <w:r w:rsidR="00F80FF3" w:rsidRPr="00BA0BA5">
        <w:rPr>
          <w:sz w:val="23"/>
          <w:szCs w:val="23"/>
        </w:rPr>
        <w:t>настоящему Д</w:t>
      </w:r>
      <w:r w:rsidRPr="00BA0BA5">
        <w:rPr>
          <w:sz w:val="23"/>
          <w:szCs w:val="23"/>
        </w:rPr>
        <w:t>оговору (допускает задержку начала выполнения работ, по причинам, не зависящим от Заказчика или выполняет работы настолько медленно, что окончание их в срок становится явно невыполнимым (немотивированное превышение Подрядчиком сроков выполнения работ).</w:t>
      </w:r>
      <w:proofErr w:type="gramEnd"/>
    </w:p>
    <w:p w:rsidR="007F2271" w:rsidRPr="00BA0BA5" w:rsidRDefault="007F2271" w:rsidP="009D5D6F">
      <w:pPr>
        <w:suppressAutoHyphens/>
        <w:jc w:val="both"/>
        <w:rPr>
          <w:sz w:val="23"/>
          <w:szCs w:val="23"/>
        </w:rPr>
      </w:pPr>
      <w:r w:rsidRPr="00BA0BA5">
        <w:rPr>
          <w:sz w:val="23"/>
          <w:szCs w:val="23"/>
        </w:rPr>
        <w:t>10.2.2. Если во время выполнения работ станет очевидным, что она не будет выполнена надлежащим образом (при необеспечении требуемого качества работ).</w:t>
      </w:r>
    </w:p>
    <w:p w:rsidR="007F2271" w:rsidRPr="00BA0BA5" w:rsidRDefault="007F2271" w:rsidP="009D5D6F">
      <w:pPr>
        <w:suppressAutoHyphens/>
        <w:jc w:val="both"/>
        <w:rPr>
          <w:sz w:val="23"/>
          <w:szCs w:val="23"/>
        </w:rPr>
      </w:pPr>
      <w:r w:rsidRPr="00BA0BA5">
        <w:rPr>
          <w:sz w:val="23"/>
          <w:szCs w:val="23"/>
        </w:rPr>
        <w:t xml:space="preserve">10.2.3. Допускает 3 (три) и более случая недостатков в работе, которые делают ее результат не пригодным для предусмотренного </w:t>
      </w:r>
      <w:r w:rsidR="00F80FF3" w:rsidRPr="00BA0BA5">
        <w:rPr>
          <w:sz w:val="23"/>
          <w:szCs w:val="23"/>
        </w:rPr>
        <w:t>Д</w:t>
      </w:r>
      <w:r w:rsidRPr="00BA0BA5">
        <w:rPr>
          <w:sz w:val="23"/>
          <w:szCs w:val="23"/>
        </w:rPr>
        <w:t>оговором использования;</w:t>
      </w:r>
    </w:p>
    <w:p w:rsidR="007F2271" w:rsidRPr="00BA0BA5" w:rsidRDefault="007F2271" w:rsidP="009D5D6F">
      <w:pPr>
        <w:suppressAutoHyphens/>
        <w:jc w:val="both"/>
        <w:rPr>
          <w:sz w:val="23"/>
          <w:szCs w:val="23"/>
        </w:rPr>
      </w:pPr>
      <w:r w:rsidRPr="00BA0BA5">
        <w:rPr>
          <w:sz w:val="23"/>
          <w:szCs w:val="23"/>
        </w:rPr>
        <w:t>10.2.4.</w:t>
      </w:r>
      <w:r w:rsidR="003C20DC" w:rsidRPr="00BA0BA5">
        <w:rPr>
          <w:sz w:val="23"/>
          <w:szCs w:val="23"/>
        </w:rPr>
        <w:t xml:space="preserve"> </w:t>
      </w:r>
      <w:r w:rsidRPr="00BA0BA5">
        <w:rPr>
          <w:sz w:val="23"/>
          <w:szCs w:val="23"/>
        </w:rPr>
        <w:t>В случае нарушения</w:t>
      </w:r>
      <w:r w:rsidR="006D6DB5" w:rsidRPr="00BA0BA5">
        <w:rPr>
          <w:sz w:val="23"/>
          <w:szCs w:val="23"/>
        </w:rPr>
        <w:t xml:space="preserve"> Подрядчиком   п. 5.1.30</w:t>
      </w:r>
      <w:r w:rsidR="000C76FB" w:rsidRPr="00BA0BA5">
        <w:rPr>
          <w:sz w:val="23"/>
          <w:szCs w:val="23"/>
        </w:rPr>
        <w:t>.</w:t>
      </w:r>
      <w:r w:rsidR="006D6DB5" w:rsidRPr="00BA0BA5">
        <w:rPr>
          <w:sz w:val="23"/>
          <w:szCs w:val="23"/>
        </w:rPr>
        <w:t xml:space="preserve">, </w:t>
      </w:r>
      <w:r w:rsidRPr="00BA0BA5">
        <w:rPr>
          <w:sz w:val="23"/>
          <w:szCs w:val="23"/>
        </w:rPr>
        <w:t>п.</w:t>
      </w:r>
      <w:r w:rsidR="001851AA" w:rsidRPr="00BA0BA5">
        <w:rPr>
          <w:sz w:val="23"/>
          <w:szCs w:val="23"/>
        </w:rPr>
        <w:t xml:space="preserve"> </w:t>
      </w:r>
      <w:r w:rsidRPr="00BA0BA5">
        <w:rPr>
          <w:sz w:val="23"/>
          <w:szCs w:val="23"/>
        </w:rPr>
        <w:t>11.8.,  настоящего Договора.</w:t>
      </w:r>
    </w:p>
    <w:p w:rsidR="007F2271" w:rsidRPr="00BA0BA5" w:rsidRDefault="007F2271" w:rsidP="009D5D6F">
      <w:pPr>
        <w:pStyle w:val="a6"/>
        <w:suppressAutoHyphens/>
        <w:jc w:val="both"/>
        <w:rPr>
          <w:sz w:val="23"/>
          <w:szCs w:val="23"/>
        </w:rPr>
      </w:pPr>
      <w:r w:rsidRPr="00BA0BA5">
        <w:rPr>
          <w:sz w:val="23"/>
          <w:szCs w:val="23"/>
        </w:rPr>
        <w:t>10.3. Подрядчик вправе отказ</w:t>
      </w:r>
      <w:r w:rsidR="00F80FF3" w:rsidRPr="00BA0BA5">
        <w:rPr>
          <w:sz w:val="23"/>
          <w:szCs w:val="23"/>
        </w:rPr>
        <w:t>аться от исполнения настоящего Д</w:t>
      </w:r>
      <w:r w:rsidRPr="00BA0BA5">
        <w:rPr>
          <w:sz w:val="23"/>
          <w:szCs w:val="23"/>
        </w:rPr>
        <w:t>оговора по основаниям, предусмотренным действующим законодательством Российской Федерации.</w:t>
      </w:r>
    </w:p>
    <w:p w:rsidR="007F2271" w:rsidRPr="00BA0BA5" w:rsidRDefault="00F80FF3" w:rsidP="009D5D6F">
      <w:pPr>
        <w:pStyle w:val="a6"/>
        <w:suppressAutoHyphens/>
        <w:jc w:val="both"/>
        <w:rPr>
          <w:sz w:val="23"/>
          <w:szCs w:val="23"/>
        </w:rPr>
      </w:pPr>
      <w:r w:rsidRPr="00BA0BA5">
        <w:rPr>
          <w:sz w:val="23"/>
          <w:szCs w:val="23"/>
        </w:rPr>
        <w:t>10.4. В случае расторжения Д</w:t>
      </w:r>
      <w:r w:rsidR="007F2271" w:rsidRPr="00BA0BA5">
        <w:rPr>
          <w:sz w:val="23"/>
          <w:szCs w:val="23"/>
        </w:rPr>
        <w:t xml:space="preserve">оговора Подрядчик, до даты одностороннего отказа от исполнения настоящего </w:t>
      </w:r>
      <w:r w:rsidRPr="00BA0BA5">
        <w:rPr>
          <w:sz w:val="23"/>
          <w:szCs w:val="23"/>
        </w:rPr>
        <w:t>Д</w:t>
      </w:r>
      <w:r w:rsidR="007F2271" w:rsidRPr="00BA0BA5">
        <w:rPr>
          <w:sz w:val="23"/>
          <w:szCs w:val="23"/>
        </w:rPr>
        <w:t xml:space="preserve">оговора, обязан прекратить выполнение работ на объекте, передать Заказчику объект, рабочую, исполнительную документацию, неиспользованные материалы и оборудование, вывести с площадки производства работ собственную технику, а Заказчик оплачивает Подрядчику стоимость фактически выполненных объемов работ. </w:t>
      </w:r>
    </w:p>
    <w:p w:rsidR="007F2271" w:rsidRPr="00BA0BA5" w:rsidRDefault="007F2271" w:rsidP="003C20DC">
      <w:pPr>
        <w:pStyle w:val="a6"/>
        <w:suppressAutoHyphens/>
        <w:ind w:firstLine="720"/>
        <w:jc w:val="both"/>
        <w:rPr>
          <w:sz w:val="23"/>
          <w:szCs w:val="23"/>
        </w:rPr>
      </w:pPr>
      <w:r w:rsidRPr="00BA0BA5">
        <w:rPr>
          <w:sz w:val="23"/>
          <w:szCs w:val="23"/>
        </w:rPr>
        <w:t>Порядок расторжения и проведение взаиморасчетов между сторонами оформл</w:t>
      </w:r>
      <w:r w:rsidR="00F80FF3" w:rsidRPr="00BA0BA5">
        <w:rPr>
          <w:sz w:val="23"/>
          <w:szCs w:val="23"/>
        </w:rPr>
        <w:t>яется соглашением к настоящему Д</w:t>
      </w:r>
      <w:r w:rsidRPr="00BA0BA5">
        <w:rPr>
          <w:sz w:val="23"/>
          <w:szCs w:val="23"/>
        </w:rPr>
        <w:t>оговору.</w:t>
      </w:r>
    </w:p>
    <w:p w:rsidR="007F2271" w:rsidRPr="00BA0BA5" w:rsidRDefault="007F2271" w:rsidP="009D5D6F">
      <w:pPr>
        <w:suppressAutoHyphens/>
        <w:jc w:val="both"/>
        <w:rPr>
          <w:sz w:val="23"/>
          <w:szCs w:val="23"/>
        </w:rPr>
      </w:pPr>
    </w:p>
    <w:p w:rsidR="007F2271" w:rsidRPr="00BA0BA5" w:rsidRDefault="007F2271" w:rsidP="009D5D6F">
      <w:pPr>
        <w:suppressAutoHyphens/>
        <w:jc w:val="center"/>
        <w:rPr>
          <w:b/>
          <w:bCs/>
          <w:sz w:val="23"/>
          <w:szCs w:val="23"/>
        </w:rPr>
      </w:pPr>
      <w:r w:rsidRPr="00BA0BA5">
        <w:rPr>
          <w:b/>
          <w:bCs/>
          <w:sz w:val="23"/>
          <w:szCs w:val="23"/>
        </w:rPr>
        <w:t>11. ЗАКЛЮЧИТЕЛЬНЫЕ ПОЛОЖЕНИЯ</w:t>
      </w:r>
    </w:p>
    <w:p w:rsidR="007F2271" w:rsidRPr="00BA0BA5" w:rsidRDefault="007F2271" w:rsidP="009D5D6F">
      <w:pPr>
        <w:suppressAutoHyphens/>
        <w:jc w:val="center"/>
        <w:rPr>
          <w:b/>
          <w:bCs/>
          <w:sz w:val="23"/>
          <w:szCs w:val="23"/>
        </w:rPr>
      </w:pPr>
    </w:p>
    <w:p w:rsidR="007F2271" w:rsidRPr="00BA0BA5" w:rsidRDefault="007F2271" w:rsidP="009D5D6F">
      <w:pPr>
        <w:suppressAutoHyphens/>
        <w:jc w:val="both"/>
        <w:rPr>
          <w:sz w:val="23"/>
          <w:szCs w:val="23"/>
        </w:rPr>
      </w:pPr>
      <w:r w:rsidRPr="00BA0BA5">
        <w:rPr>
          <w:sz w:val="23"/>
          <w:szCs w:val="23"/>
        </w:rPr>
        <w:t>11.1.</w:t>
      </w:r>
      <w:r w:rsidR="007327C1" w:rsidRPr="00BA0BA5">
        <w:rPr>
          <w:sz w:val="23"/>
          <w:szCs w:val="23"/>
        </w:rPr>
        <w:t xml:space="preserve"> </w:t>
      </w:r>
      <w:r w:rsidRPr="00BA0BA5">
        <w:rPr>
          <w:sz w:val="23"/>
          <w:szCs w:val="23"/>
        </w:rPr>
        <w:t xml:space="preserve">Настоящий Договор вступает в силу </w:t>
      </w:r>
      <w:proofErr w:type="gramStart"/>
      <w:r w:rsidRPr="00BA0BA5">
        <w:rPr>
          <w:sz w:val="23"/>
          <w:szCs w:val="23"/>
        </w:rPr>
        <w:t>с даты подписания</w:t>
      </w:r>
      <w:proofErr w:type="gramEnd"/>
      <w:r w:rsidRPr="00BA0BA5">
        <w:rPr>
          <w:sz w:val="23"/>
          <w:szCs w:val="23"/>
        </w:rPr>
        <w:t xml:space="preserve"> его обеими Сторонами</w:t>
      </w:r>
      <w:r w:rsidR="00910542" w:rsidRPr="00BA0BA5">
        <w:rPr>
          <w:sz w:val="23"/>
          <w:szCs w:val="23"/>
        </w:rPr>
        <w:t xml:space="preserve"> </w:t>
      </w:r>
      <w:r w:rsidRPr="00BA0BA5">
        <w:rPr>
          <w:sz w:val="23"/>
          <w:szCs w:val="23"/>
        </w:rPr>
        <w:t xml:space="preserve">и действует по </w:t>
      </w:r>
      <w:r w:rsidR="003C20DC" w:rsidRPr="00BA0BA5">
        <w:rPr>
          <w:b/>
          <w:sz w:val="23"/>
          <w:szCs w:val="23"/>
        </w:rPr>
        <w:t>«</w:t>
      </w:r>
      <w:r w:rsidRPr="00BA0BA5">
        <w:rPr>
          <w:b/>
          <w:sz w:val="23"/>
          <w:szCs w:val="23"/>
        </w:rPr>
        <w:t>31</w:t>
      </w:r>
      <w:r w:rsidR="003C20DC" w:rsidRPr="00BA0BA5">
        <w:rPr>
          <w:b/>
          <w:sz w:val="23"/>
          <w:szCs w:val="23"/>
        </w:rPr>
        <w:t>»</w:t>
      </w:r>
      <w:r w:rsidRPr="00BA0BA5">
        <w:rPr>
          <w:b/>
          <w:sz w:val="23"/>
          <w:szCs w:val="23"/>
        </w:rPr>
        <w:t xml:space="preserve"> </w:t>
      </w:r>
      <w:r w:rsidR="001249B9" w:rsidRPr="00BA0BA5">
        <w:rPr>
          <w:b/>
          <w:sz w:val="23"/>
          <w:szCs w:val="23"/>
        </w:rPr>
        <w:t>декабря</w:t>
      </w:r>
      <w:r w:rsidR="00296F02" w:rsidRPr="00BA0BA5">
        <w:rPr>
          <w:b/>
          <w:sz w:val="23"/>
          <w:szCs w:val="23"/>
        </w:rPr>
        <w:t xml:space="preserve"> 202</w:t>
      </w:r>
      <w:r w:rsidR="002F7DA0" w:rsidRPr="00BA0BA5">
        <w:rPr>
          <w:b/>
          <w:sz w:val="23"/>
          <w:szCs w:val="23"/>
        </w:rPr>
        <w:t>6</w:t>
      </w:r>
      <w:r w:rsidRPr="00BA0BA5">
        <w:rPr>
          <w:b/>
          <w:sz w:val="23"/>
          <w:szCs w:val="23"/>
        </w:rPr>
        <w:t xml:space="preserve"> года</w:t>
      </w:r>
      <w:r w:rsidR="00F80FF3" w:rsidRPr="00BA0BA5">
        <w:rPr>
          <w:sz w:val="23"/>
          <w:szCs w:val="23"/>
        </w:rPr>
        <w:t>. Истечение срока действия Д</w:t>
      </w:r>
      <w:r w:rsidRPr="00BA0BA5">
        <w:rPr>
          <w:sz w:val="23"/>
          <w:szCs w:val="23"/>
        </w:rPr>
        <w:t>оговора не освобождает Стороны от исполнения обязательств, возникших в течение срока его действия.</w:t>
      </w:r>
    </w:p>
    <w:p w:rsidR="007F2271" w:rsidRPr="00BA0BA5" w:rsidRDefault="007F2271" w:rsidP="009D5D6F">
      <w:pPr>
        <w:suppressAutoHyphens/>
        <w:jc w:val="both"/>
        <w:rPr>
          <w:sz w:val="23"/>
          <w:szCs w:val="23"/>
        </w:rPr>
      </w:pPr>
      <w:r w:rsidRPr="00BA0BA5">
        <w:rPr>
          <w:sz w:val="23"/>
          <w:szCs w:val="23"/>
        </w:rPr>
        <w:t>11.2. После подписания настоящего договора все предыдущие письменные или устные соглашения, переписка, переговоры между Сторонами, относящиеся к предмету настоящего договора, теряют силу, если они противоречат настоящему договору.</w:t>
      </w:r>
      <w:r w:rsidRPr="00BA0BA5">
        <w:rPr>
          <w:sz w:val="23"/>
          <w:szCs w:val="23"/>
        </w:rPr>
        <w:tab/>
      </w:r>
      <w:r w:rsidRPr="00BA0BA5">
        <w:rPr>
          <w:sz w:val="23"/>
          <w:szCs w:val="23"/>
        </w:rPr>
        <w:tab/>
      </w:r>
      <w:r w:rsidRPr="00BA0BA5">
        <w:rPr>
          <w:sz w:val="23"/>
          <w:szCs w:val="23"/>
        </w:rPr>
        <w:tab/>
      </w:r>
    </w:p>
    <w:p w:rsidR="007F2271" w:rsidRPr="00BA0BA5" w:rsidRDefault="007F2271" w:rsidP="009D5D6F">
      <w:pPr>
        <w:suppressAutoHyphens/>
        <w:jc w:val="both"/>
        <w:rPr>
          <w:sz w:val="23"/>
          <w:szCs w:val="23"/>
        </w:rPr>
      </w:pPr>
      <w:r w:rsidRPr="00BA0BA5">
        <w:rPr>
          <w:sz w:val="23"/>
          <w:szCs w:val="23"/>
        </w:rPr>
        <w:t xml:space="preserve">11.3. Настоящий </w:t>
      </w:r>
      <w:r w:rsidR="00F80FF3" w:rsidRPr="00BA0BA5">
        <w:rPr>
          <w:sz w:val="23"/>
          <w:szCs w:val="23"/>
        </w:rPr>
        <w:t>Д</w:t>
      </w:r>
      <w:r w:rsidRPr="00BA0BA5">
        <w:rPr>
          <w:sz w:val="23"/>
          <w:szCs w:val="23"/>
        </w:rPr>
        <w:t>оговор может быть изменен или дополнен по соглашению Сторон.</w:t>
      </w:r>
    </w:p>
    <w:p w:rsidR="007F2271" w:rsidRPr="00BA0BA5" w:rsidRDefault="006D6DB5" w:rsidP="009D5D6F">
      <w:pPr>
        <w:suppressAutoHyphens/>
        <w:jc w:val="both"/>
        <w:rPr>
          <w:sz w:val="23"/>
          <w:szCs w:val="23"/>
        </w:rPr>
      </w:pPr>
      <w:r w:rsidRPr="00BA0BA5">
        <w:rPr>
          <w:sz w:val="23"/>
          <w:szCs w:val="23"/>
        </w:rPr>
        <w:t xml:space="preserve">Все изменения </w:t>
      </w:r>
      <w:r w:rsidR="007F2271" w:rsidRPr="00BA0BA5">
        <w:rPr>
          <w:sz w:val="23"/>
          <w:szCs w:val="23"/>
        </w:rPr>
        <w:t>и дополнения к настоящему Договору являются действительными, если они составлены в письменном виде, подписаны уполномоченными представителями Сторон и скреплены печатями, после чего они составляют неотъемлемую часть настоящего Договора.</w:t>
      </w:r>
    </w:p>
    <w:p w:rsidR="007F2271" w:rsidRPr="00BA0BA5" w:rsidRDefault="007F2271" w:rsidP="009D5D6F">
      <w:pPr>
        <w:suppressAutoHyphens/>
        <w:jc w:val="both"/>
        <w:rPr>
          <w:sz w:val="23"/>
          <w:szCs w:val="23"/>
        </w:rPr>
      </w:pPr>
      <w:r w:rsidRPr="00BA0BA5">
        <w:rPr>
          <w:sz w:val="23"/>
          <w:szCs w:val="23"/>
        </w:rPr>
        <w:t xml:space="preserve">11.4. Подрядчик не имеет право передавать права по настоящему </w:t>
      </w:r>
      <w:r w:rsidR="00F80FF3" w:rsidRPr="00BA0BA5">
        <w:rPr>
          <w:sz w:val="23"/>
          <w:szCs w:val="23"/>
        </w:rPr>
        <w:t>Д</w:t>
      </w:r>
      <w:r w:rsidRPr="00BA0BA5">
        <w:rPr>
          <w:sz w:val="23"/>
          <w:szCs w:val="23"/>
        </w:rPr>
        <w:t>оговору третьим лицам полностью или частично без письменного согласия Заказчика. Любая передача прав и/или обязательств по настоящему договору, если она не одобрена Заказчиком в письменном виде, является недействительной, не освобождает Подрядчика от его обязательств и не влечет переход прав требования по настоящему договору.</w:t>
      </w:r>
    </w:p>
    <w:p w:rsidR="007F2271" w:rsidRPr="00BA0BA5" w:rsidRDefault="007F2271" w:rsidP="009D5D6F">
      <w:pPr>
        <w:suppressAutoHyphens/>
        <w:jc w:val="both"/>
        <w:rPr>
          <w:sz w:val="23"/>
          <w:szCs w:val="23"/>
        </w:rPr>
      </w:pPr>
      <w:r w:rsidRPr="00BA0BA5">
        <w:rPr>
          <w:sz w:val="23"/>
          <w:szCs w:val="23"/>
        </w:rPr>
        <w:t xml:space="preserve">     Заказчик вправ</w:t>
      </w:r>
      <w:r w:rsidR="00F80FF3" w:rsidRPr="00BA0BA5">
        <w:rPr>
          <w:sz w:val="23"/>
          <w:szCs w:val="23"/>
        </w:rPr>
        <w:t>е уступить права требования по Д</w:t>
      </w:r>
      <w:r w:rsidRPr="00BA0BA5">
        <w:rPr>
          <w:sz w:val="23"/>
          <w:szCs w:val="23"/>
        </w:rPr>
        <w:t>оговору третьему лицу без согласия Подрядчика в соответствии с законодательством Российской Федерации.</w:t>
      </w:r>
    </w:p>
    <w:p w:rsidR="00EE5430" w:rsidRPr="00BA0BA5" w:rsidRDefault="007F2271" w:rsidP="009D5D6F">
      <w:pPr>
        <w:suppressAutoHyphens/>
        <w:jc w:val="both"/>
        <w:rPr>
          <w:sz w:val="23"/>
          <w:szCs w:val="23"/>
        </w:rPr>
      </w:pPr>
      <w:r w:rsidRPr="00BA0BA5">
        <w:rPr>
          <w:sz w:val="23"/>
          <w:szCs w:val="23"/>
        </w:rPr>
        <w:t xml:space="preserve">11.5. </w:t>
      </w:r>
      <w:r w:rsidR="00EE5430" w:rsidRPr="00BA0BA5">
        <w:rPr>
          <w:sz w:val="23"/>
          <w:szCs w:val="23"/>
        </w:rPr>
        <w:t>Стороны признают действител</w:t>
      </w:r>
      <w:r w:rsidR="00F92F1A" w:rsidRPr="00BA0BA5">
        <w:rPr>
          <w:sz w:val="23"/>
          <w:szCs w:val="23"/>
        </w:rPr>
        <w:t xml:space="preserve">ьность документов (кроме счетов, </w:t>
      </w:r>
      <w:r w:rsidR="00EE5430" w:rsidRPr="00BA0BA5">
        <w:rPr>
          <w:sz w:val="23"/>
          <w:szCs w:val="23"/>
        </w:rPr>
        <w:t>счетов-фактур), 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с момента отправки соответствующего документа по средствам электронной связи. До получения подлинника документа, юридическую силу имеет копия соответствующего документа, полученного по средствам электронной связи.</w:t>
      </w:r>
    </w:p>
    <w:p w:rsidR="00EE5430" w:rsidRPr="00BA0BA5" w:rsidRDefault="00EE5430" w:rsidP="009D5D6F">
      <w:pPr>
        <w:suppressAutoHyphens/>
        <w:jc w:val="both"/>
        <w:rPr>
          <w:sz w:val="23"/>
          <w:szCs w:val="23"/>
        </w:rPr>
      </w:pPr>
      <w:r w:rsidRPr="00BA0BA5">
        <w:rPr>
          <w:sz w:val="23"/>
          <w:szCs w:val="23"/>
        </w:rPr>
        <w:t xml:space="preserve">11.6. Любые уведомления Сторон в рамках настоящего Договора подписываются Стороной, направляющей уведомление, или от его имени полномочным представителем, адресуется получающей Стороне и доставляется по адресу получающей Стороны. </w:t>
      </w:r>
      <w:proofErr w:type="gramStart"/>
      <w:r w:rsidRPr="00BA0BA5">
        <w:rPr>
          <w:sz w:val="23"/>
          <w:szCs w:val="23"/>
        </w:rPr>
        <w:t>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roofErr w:type="gramEnd"/>
    </w:p>
    <w:p w:rsidR="00EE5430" w:rsidRPr="00BA0BA5" w:rsidRDefault="00EE5430" w:rsidP="009D5D6F">
      <w:pPr>
        <w:suppressAutoHyphens/>
        <w:jc w:val="both"/>
        <w:rPr>
          <w:sz w:val="23"/>
          <w:szCs w:val="23"/>
        </w:rPr>
      </w:pPr>
      <w:r w:rsidRPr="00BA0BA5">
        <w:rPr>
          <w:sz w:val="23"/>
          <w:szCs w:val="23"/>
        </w:rPr>
        <w:t>- (при вручении нарочным) при доставке нарочным по адресу получающей Стороны;</w:t>
      </w:r>
    </w:p>
    <w:p w:rsidR="00EE5430" w:rsidRPr="00BA0BA5" w:rsidRDefault="00EE5430" w:rsidP="009D5D6F">
      <w:pPr>
        <w:suppressAutoHyphens/>
        <w:jc w:val="both"/>
        <w:rPr>
          <w:sz w:val="23"/>
          <w:szCs w:val="23"/>
        </w:rPr>
      </w:pPr>
      <w:r w:rsidRPr="00BA0BA5">
        <w:rPr>
          <w:sz w:val="23"/>
          <w:szCs w:val="23"/>
        </w:rPr>
        <w:t>- (при отправке заказным письмом) при отправке почтовой службой по адресу получающей Стороны;</w:t>
      </w:r>
    </w:p>
    <w:p w:rsidR="00EE5430" w:rsidRPr="00BA0BA5" w:rsidRDefault="00EE5430" w:rsidP="009D5D6F">
      <w:pPr>
        <w:suppressAutoHyphens/>
        <w:jc w:val="both"/>
        <w:rPr>
          <w:sz w:val="23"/>
          <w:szCs w:val="23"/>
        </w:rPr>
      </w:pPr>
      <w:r w:rsidRPr="00BA0BA5">
        <w:rPr>
          <w:sz w:val="23"/>
          <w:szCs w:val="23"/>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rsidR="00EE5430" w:rsidRPr="00BA0BA5" w:rsidRDefault="00EE5430" w:rsidP="009D5D6F">
      <w:pPr>
        <w:suppressAutoHyphens/>
        <w:jc w:val="both"/>
        <w:rPr>
          <w:sz w:val="23"/>
          <w:szCs w:val="23"/>
        </w:rPr>
      </w:pPr>
      <w:r w:rsidRPr="00BA0BA5">
        <w:rPr>
          <w:sz w:val="23"/>
          <w:szCs w:val="23"/>
        </w:rPr>
        <w:lastRenderedPageBreak/>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rsidR="00EE5430" w:rsidRPr="00BA0BA5" w:rsidRDefault="00EE5430" w:rsidP="009D5D6F">
      <w:pPr>
        <w:suppressAutoHyphens/>
        <w:jc w:val="both"/>
        <w:rPr>
          <w:sz w:val="23"/>
          <w:szCs w:val="23"/>
        </w:rPr>
      </w:pPr>
      <w:r w:rsidRPr="00BA0BA5">
        <w:rPr>
          <w:sz w:val="23"/>
          <w:szCs w:val="23"/>
        </w:rPr>
        <w:t>- (курьерской службой) при отправке курьером – в момент вручения уведомления получающей Стороне по адресу получающей Стороны.</w:t>
      </w:r>
    </w:p>
    <w:p w:rsidR="00E00825" w:rsidRPr="003B220C" w:rsidRDefault="00EE5430" w:rsidP="00E00825">
      <w:pPr>
        <w:suppressAutoHyphens/>
        <w:jc w:val="both"/>
        <w:rPr>
          <w:sz w:val="23"/>
          <w:szCs w:val="23"/>
        </w:rPr>
      </w:pPr>
      <w:r w:rsidRPr="00BA0BA5">
        <w:rPr>
          <w:sz w:val="23"/>
          <w:szCs w:val="23"/>
        </w:rPr>
        <w:t>11.7.</w:t>
      </w:r>
      <w:r w:rsidR="00E00825" w:rsidRPr="003A5EFD">
        <w:rPr>
          <w:sz w:val="23"/>
          <w:szCs w:val="23"/>
        </w:rPr>
        <w:t xml:space="preserve"> </w:t>
      </w:r>
      <w:proofErr w:type="gramStart"/>
      <w:r w:rsidR="00E00825" w:rsidRPr="003B220C">
        <w:rPr>
          <w:sz w:val="23"/>
          <w:szCs w:val="23"/>
        </w:rPr>
        <w:t xml:space="preserve">Оригиналы документов, в том числе первичных учетных документов, а также счета, счета-фактуры, должны направляться Заказчику нарочно по адресу: ул. 2П-2, № 6, Панель 12, Западный промышленный узел, г. Нижневартовск, Ханты-Мансийский автономный округ – </w:t>
      </w:r>
      <w:proofErr w:type="spellStart"/>
      <w:r w:rsidR="00E00825" w:rsidRPr="003B220C">
        <w:rPr>
          <w:sz w:val="23"/>
          <w:szCs w:val="23"/>
        </w:rPr>
        <w:t>Югра</w:t>
      </w:r>
      <w:proofErr w:type="spellEnd"/>
      <w:r w:rsidR="00E00825" w:rsidRPr="003B220C">
        <w:rPr>
          <w:sz w:val="23"/>
          <w:szCs w:val="23"/>
        </w:rPr>
        <w:t xml:space="preserve">, Тюменская область, Российская Федерация, или по почте: 628606, а/я 217, г. Нижневартовск, Ханты-Мансийский автономный округ - </w:t>
      </w:r>
      <w:proofErr w:type="spellStart"/>
      <w:r w:rsidR="00E00825" w:rsidRPr="003B220C">
        <w:rPr>
          <w:sz w:val="23"/>
          <w:szCs w:val="23"/>
        </w:rPr>
        <w:t>Югра</w:t>
      </w:r>
      <w:proofErr w:type="spellEnd"/>
      <w:r w:rsidR="00E00825" w:rsidRPr="003B220C">
        <w:rPr>
          <w:sz w:val="23"/>
          <w:szCs w:val="23"/>
        </w:rPr>
        <w:t>, Тюменская область, Российская Федерация, с указанием информации о номере и дате</w:t>
      </w:r>
      <w:proofErr w:type="gramEnd"/>
      <w:r w:rsidR="00E00825" w:rsidRPr="003B220C">
        <w:rPr>
          <w:sz w:val="23"/>
          <w:szCs w:val="23"/>
        </w:rPr>
        <w:t xml:space="preserve"> Договора и о контактном лице (кураторе Договора) со стороны Подрядчика.</w:t>
      </w:r>
    </w:p>
    <w:p w:rsidR="00EE5430" w:rsidRPr="00BA0BA5" w:rsidRDefault="00EE5430" w:rsidP="00E00825">
      <w:pPr>
        <w:suppressAutoHyphens/>
        <w:jc w:val="both"/>
        <w:rPr>
          <w:sz w:val="23"/>
          <w:szCs w:val="23"/>
        </w:rPr>
      </w:pPr>
      <w:r w:rsidRPr="00BA0BA5">
        <w:rPr>
          <w:sz w:val="23"/>
          <w:szCs w:val="23"/>
        </w:rPr>
        <w:t>11.8. Для целей настоящего Договора, в соответствии с</w:t>
      </w:r>
      <w:r w:rsidR="009D5D6F" w:rsidRPr="00BA0BA5">
        <w:rPr>
          <w:sz w:val="23"/>
          <w:szCs w:val="23"/>
        </w:rPr>
        <w:t>о ст.</w:t>
      </w:r>
      <w:r w:rsidR="003C20DC" w:rsidRPr="00BA0BA5">
        <w:rPr>
          <w:sz w:val="23"/>
          <w:szCs w:val="23"/>
        </w:rPr>
        <w:t xml:space="preserve"> </w:t>
      </w:r>
      <w:r w:rsidRPr="00BA0BA5">
        <w:rPr>
          <w:sz w:val="23"/>
          <w:szCs w:val="23"/>
        </w:rPr>
        <w:t>431.2 ГК РФ, Стороны дают следующие заверения и гарантии:</w:t>
      </w:r>
    </w:p>
    <w:p w:rsidR="00EE5430" w:rsidRPr="00BA0BA5" w:rsidRDefault="00EE5430" w:rsidP="009D5D6F">
      <w:pPr>
        <w:pStyle w:val="s1"/>
        <w:shd w:val="clear" w:color="auto" w:fill="FFFFFF"/>
        <w:suppressAutoHyphens/>
        <w:spacing w:before="0" w:beforeAutospacing="0" w:after="0" w:afterAutospacing="0"/>
        <w:jc w:val="both"/>
        <w:rPr>
          <w:sz w:val="23"/>
          <w:szCs w:val="23"/>
        </w:rPr>
      </w:pPr>
      <w:proofErr w:type="gramStart"/>
      <w:r w:rsidRPr="00BA0BA5">
        <w:rPr>
          <w:sz w:val="23"/>
          <w:szCs w:val="23"/>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РФ,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а также при заключении и исполнении настоящего Договора не преследует  цель</w:t>
      </w:r>
      <w:proofErr w:type="gramEnd"/>
      <w:r w:rsidRPr="00BA0BA5">
        <w:rPr>
          <w:sz w:val="23"/>
          <w:szCs w:val="23"/>
        </w:rPr>
        <w:t xml:space="preserve"> неуплаты суммы налога;</w:t>
      </w:r>
    </w:p>
    <w:p w:rsidR="00EE5430" w:rsidRPr="00BA0BA5" w:rsidRDefault="006D6DB5" w:rsidP="009D5D6F">
      <w:pPr>
        <w:pStyle w:val="s1"/>
        <w:shd w:val="clear" w:color="auto" w:fill="FFFFFF"/>
        <w:suppressAutoHyphens/>
        <w:spacing w:before="0" w:beforeAutospacing="0" w:after="0" w:afterAutospacing="0"/>
        <w:jc w:val="both"/>
        <w:rPr>
          <w:sz w:val="23"/>
          <w:szCs w:val="23"/>
        </w:rPr>
      </w:pPr>
      <w:r w:rsidRPr="00BA0BA5">
        <w:rPr>
          <w:sz w:val="23"/>
          <w:szCs w:val="23"/>
        </w:rPr>
        <w:t xml:space="preserve">- </w:t>
      </w:r>
      <w:r w:rsidR="00EE5430" w:rsidRPr="00BA0BA5">
        <w:rPr>
          <w:sz w:val="23"/>
          <w:szCs w:val="23"/>
        </w:rPr>
        <w:t>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rsidR="00EE5430" w:rsidRPr="00BA0BA5" w:rsidRDefault="00EE5430" w:rsidP="009D5D6F">
      <w:pPr>
        <w:pStyle w:val="s1"/>
        <w:shd w:val="clear" w:color="auto" w:fill="FFFFFF"/>
        <w:suppressAutoHyphens/>
        <w:spacing w:before="0" w:beforeAutospacing="0" w:after="0" w:afterAutospacing="0"/>
        <w:jc w:val="both"/>
        <w:rPr>
          <w:sz w:val="23"/>
          <w:szCs w:val="23"/>
        </w:rPr>
      </w:pPr>
      <w:r w:rsidRPr="00BA0BA5">
        <w:rPr>
          <w:sz w:val="23"/>
          <w:szCs w:val="23"/>
        </w:rPr>
        <w:t>- Сторонами при заключении настоящего Договора соблюдены все требования действующего законодательства РФ и учредительных документов Сторон;</w:t>
      </w:r>
    </w:p>
    <w:p w:rsidR="00EE5430" w:rsidRPr="00BA0BA5" w:rsidRDefault="00EE5430" w:rsidP="009D5D6F">
      <w:pPr>
        <w:pStyle w:val="s1"/>
        <w:shd w:val="clear" w:color="auto" w:fill="FFFFFF"/>
        <w:suppressAutoHyphens/>
        <w:spacing w:before="0" w:beforeAutospacing="0" w:after="0" w:afterAutospacing="0"/>
        <w:jc w:val="both"/>
        <w:rPr>
          <w:sz w:val="23"/>
          <w:szCs w:val="23"/>
        </w:rPr>
      </w:pPr>
      <w:r w:rsidRPr="00BA0BA5">
        <w:rPr>
          <w:sz w:val="23"/>
          <w:szCs w:val="23"/>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rsidR="00EE5430" w:rsidRPr="00BA0BA5" w:rsidRDefault="00EE5430" w:rsidP="009D5D6F">
      <w:pPr>
        <w:pStyle w:val="s1"/>
        <w:shd w:val="clear" w:color="auto" w:fill="FFFFFF"/>
        <w:suppressAutoHyphens/>
        <w:spacing w:before="0" w:beforeAutospacing="0" w:after="0" w:afterAutospacing="0"/>
        <w:jc w:val="both"/>
        <w:rPr>
          <w:sz w:val="23"/>
          <w:szCs w:val="23"/>
        </w:rPr>
      </w:pPr>
      <w:proofErr w:type="gramStart"/>
      <w:r w:rsidRPr="00BA0BA5">
        <w:rPr>
          <w:sz w:val="23"/>
          <w:szCs w:val="23"/>
        </w:rPr>
        <w:t>-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roofErr w:type="gramEnd"/>
    </w:p>
    <w:p w:rsidR="00EE5430" w:rsidRPr="00BA0BA5" w:rsidRDefault="00EE5430" w:rsidP="009D5D6F">
      <w:pPr>
        <w:pStyle w:val="s1"/>
        <w:shd w:val="clear" w:color="auto" w:fill="FFFFFF"/>
        <w:suppressAutoHyphens/>
        <w:spacing w:before="0" w:beforeAutospacing="0" w:after="0" w:afterAutospacing="0"/>
        <w:jc w:val="both"/>
        <w:rPr>
          <w:sz w:val="23"/>
          <w:szCs w:val="23"/>
        </w:rPr>
      </w:pPr>
      <w:r w:rsidRPr="00BA0BA5">
        <w:rPr>
          <w:sz w:val="23"/>
          <w:szCs w:val="23"/>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rsidR="00EE5430" w:rsidRPr="00BA0BA5" w:rsidRDefault="006D6DB5" w:rsidP="009D5D6F">
      <w:pPr>
        <w:pStyle w:val="s1"/>
        <w:shd w:val="clear" w:color="auto" w:fill="FFFFFF"/>
        <w:suppressAutoHyphens/>
        <w:spacing w:before="0" w:beforeAutospacing="0" w:after="0" w:afterAutospacing="0"/>
        <w:jc w:val="both"/>
        <w:rPr>
          <w:sz w:val="23"/>
          <w:szCs w:val="23"/>
        </w:rPr>
      </w:pPr>
      <w:r w:rsidRPr="00BA0BA5">
        <w:rPr>
          <w:sz w:val="23"/>
          <w:szCs w:val="23"/>
        </w:rPr>
        <w:t xml:space="preserve">- </w:t>
      </w:r>
      <w:r w:rsidR="00EE5430" w:rsidRPr="00BA0BA5">
        <w:rPr>
          <w:sz w:val="23"/>
          <w:szCs w:val="23"/>
        </w:rPr>
        <w:t>при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rsidR="00EE5430" w:rsidRPr="00BA0BA5" w:rsidRDefault="00EE5430" w:rsidP="009D5D6F">
      <w:pPr>
        <w:suppressAutoHyphens/>
        <w:jc w:val="both"/>
        <w:rPr>
          <w:sz w:val="23"/>
          <w:szCs w:val="23"/>
        </w:rPr>
      </w:pPr>
      <w:r w:rsidRPr="00BA0BA5">
        <w:rPr>
          <w:sz w:val="23"/>
          <w:szCs w:val="23"/>
        </w:rPr>
        <w:t>11.9. Во всем остальном, что не предусмотрено договором, применяются нормы действующего законодательства Российской Федерации. При внесении изменений в законодательные акты, регламентирующие работы в рамках настоящего  договора, Стороны имеют право на изменен</w:t>
      </w:r>
      <w:r w:rsidR="00F80FF3" w:rsidRPr="00BA0BA5">
        <w:rPr>
          <w:sz w:val="23"/>
          <w:szCs w:val="23"/>
        </w:rPr>
        <w:t>ие условий Д</w:t>
      </w:r>
      <w:r w:rsidRPr="00BA0BA5">
        <w:rPr>
          <w:sz w:val="23"/>
          <w:szCs w:val="23"/>
        </w:rPr>
        <w:t>оговора по взаимному согласованию путем</w:t>
      </w:r>
      <w:r w:rsidRPr="00BA0BA5">
        <w:rPr>
          <w:b/>
          <w:sz w:val="23"/>
          <w:szCs w:val="23"/>
        </w:rPr>
        <w:t xml:space="preserve"> </w:t>
      </w:r>
      <w:r w:rsidRPr="00BA0BA5">
        <w:rPr>
          <w:sz w:val="23"/>
          <w:szCs w:val="23"/>
        </w:rPr>
        <w:t xml:space="preserve">заключения Дополнительного соглашения к настоящему Договору. </w:t>
      </w:r>
    </w:p>
    <w:p w:rsidR="00EE5430" w:rsidRPr="00BA0BA5" w:rsidRDefault="006D6DB5" w:rsidP="009D5D6F">
      <w:pPr>
        <w:suppressAutoHyphens/>
        <w:jc w:val="both"/>
        <w:rPr>
          <w:sz w:val="23"/>
          <w:szCs w:val="23"/>
        </w:rPr>
      </w:pPr>
      <w:r w:rsidRPr="00BA0BA5">
        <w:rPr>
          <w:sz w:val="23"/>
          <w:szCs w:val="23"/>
        </w:rPr>
        <w:t xml:space="preserve">11.10. </w:t>
      </w:r>
      <w:r w:rsidR="00EE5430" w:rsidRPr="00BA0BA5">
        <w:rPr>
          <w:sz w:val="23"/>
          <w:szCs w:val="23"/>
        </w:rPr>
        <w:t>Стороны обязуются письменно уведомлять друг друга об изменении формы собственности, банковских и почтовых реквизитов, реорганизации, ликвидации и ин</w:t>
      </w:r>
      <w:r w:rsidR="002004A9" w:rsidRPr="00BA0BA5">
        <w:rPr>
          <w:sz w:val="23"/>
          <w:szCs w:val="23"/>
        </w:rPr>
        <w:t xml:space="preserve">ых обстоятельствах, влияющих на надлежащее исполнение предусмотренных </w:t>
      </w:r>
      <w:r w:rsidR="00EE5430" w:rsidRPr="00BA0BA5">
        <w:rPr>
          <w:sz w:val="23"/>
          <w:szCs w:val="23"/>
        </w:rPr>
        <w:t>Договором обязательств, в срок не позднее 10 (десяти) рабочих дней с момента наступления соответствующих обстоятельств.</w:t>
      </w:r>
    </w:p>
    <w:p w:rsidR="00EE5430" w:rsidRPr="00BA0BA5" w:rsidRDefault="00EE5430" w:rsidP="009D5D6F">
      <w:pPr>
        <w:suppressAutoHyphens/>
        <w:jc w:val="both"/>
        <w:rPr>
          <w:sz w:val="23"/>
          <w:szCs w:val="23"/>
        </w:rPr>
      </w:pPr>
      <w:r w:rsidRPr="00BA0BA5">
        <w:rPr>
          <w:sz w:val="23"/>
          <w:szCs w:val="23"/>
        </w:rPr>
        <w:t>11.11. Все риски, связанные с непредоставлением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rsidR="00EE5430" w:rsidRPr="00BA0BA5" w:rsidRDefault="00EE5430" w:rsidP="009D5D6F">
      <w:pPr>
        <w:suppressAutoHyphens/>
        <w:jc w:val="both"/>
        <w:rPr>
          <w:sz w:val="23"/>
          <w:szCs w:val="23"/>
        </w:rPr>
      </w:pPr>
      <w:r w:rsidRPr="00BA0BA5">
        <w:rPr>
          <w:sz w:val="23"/>
          <w:szCs w:val="23"/>
        </w:rPr>
        <w:t>11.12. Взаимоотношения Сторон в части, неурегулированной настоящим договором, регламентируются действующим законодательством РФ.</w:t>
      </w:r>
    </w:p>
    <w:p w:rsidR="00EE5430" w:rsidRPr="00BA0BA5" w:rsidRDefault="00EE5430" w:rsidP="009D5D6F">
      <w:pPr>
        <w:pStyle w:val="af5"/>
        <w:suppressAutoHyphens/>
        <w:ind w:left="0"/>
        <w:jc w:val="both"/>
        <w:rPr>
          <w:sz w:val="23"/>
          <w:szCs w:val="23"/>
        </w:rPr>
      </w:pPr>
      <w:r w:rsidRPr="00BA0BA5">
        <w:rPr>
          <w:sz w:val="23"/>
          <w:szCs w:val="23"/>
        </w:rPr>
        <w:t>11.13.</w:t>
      </w:r>
      <w:r w:rsidRPr="00BA0BA5">
        <w:rPr>
          <w:noProof/>
          <w:sz w:val="23"/>
          <w:szCs w:val="23"/>
        </w:rPr>
        <w:t xml:space="preserve"> </w:t>
      </w:r>
      <w:r w:rsidRPr="00BA0BA5">
        <w:rPr>
          <w:sz w:val="23"/>
          <w:szCs w:val="23"/>
        </w:rPr>
        <w:t>Настоящий Договор является действительным при наличии подписей уполномоченных представителей Сторон.</w:t>
      </w:r>
    </w:p>
    <w:p w:rsidR="00EE5430" w:rsidRPr="00BA0BA5" w:rsidRDefault="00EE5430" w:rsidP="009D5D6F">
      <w:pPr>
        <w:pStyle w:val="af5"/>
        <w:suppressAutoHyphens/>
        <w:ind w:left="0"/>
        <w:jc w:val="both"/>
        <w:rPr>
          <w:sz w:val="23"/>
          <w:szCs w:val="23"/>
        </w:rPr>
      </w:pPr>
      <w:r w:rsidRPr="00BA0BA5">
        <w:rPr>
          <w:sz w:val="23"/>
          <w:szCs w:val="23"/>
        </w:rPr>
        <w:t>11.14.</w:t>
      </w:r>
      <w:r w:rsidR="003C20DC" w:rsidRPr="00BA0BA5">
        <w:rPr>
          <w:sz w:val="23"/>
          <w:szCs w:val="23"/>
        </w:rPr>
        <w:t xml:space="preserve"> </w:t>
      </w:r>
      <w:proofErr w:type="gramStart"/>
      <w:r w:rsidRPr="00BA0BA5">
        <w:rPr>
          <w:sz w:val="23"/>
          <w:szCs w:val="23"/>
        </w:rPr>
        <w:t xml:space="preserve">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по тексту - ЭП), сертификат ключа проверки которой был изготовлен удостоверяющим центром только из списка удостоверяющих центров, аккредитованных на электронной площадке </w:t>
      </w:r>
      <w:r w:rsidRPr="00BA0BA5">
        <w:rPr>
          <w:color w:val="000000"/>
          <w:sz w:val="23"/>
          <w:szCs w:val="23"/>
        </w:rPr>
        <w:t>РТС-тендер  (</w:t>
      </w:r>
      <w:r w:rsidRPr="00BA0BA5">
        <w:rPr>
          <w:sz w:val="23"/>
          <w:szCs w:val="23"/>
        </w:rPr>
        <w:t>ООО «РТС-тендер»</w:t>
      </w:r>
      <w:r w:rsidRPr="00BA0BA5">
        <w:rPr>
          <w:color w:val="000000"/>
          <w:sz w:val="23"/>
          <w:szCs w:val="23"/>
        </w:rPr>
        <w:t xml:space="preserve">, </w:t>
      </w:r>
      <w:r w:rsidRPr="00BA0BA5">
        <w:rPr>
          <w:sz w:val="23"/>
          <w:szCs w:val="23"/>
        </w:rPr>
        <w:t>ИНН 7710357167, КПП 773001001, ОГРН 1027739521666</w:t>
      </w:r>
      <w:r w:rsidRPr="00BA0BA5">
        <w:rPr>
          <w:color w:val="000000"/>
          <w:sz w:val="23"/>
          <w:szCs w:val="23"/>
        </w:rPr>
        <w:t xml:space="preserve">, местонахождение: </w:t>
      </w:r>
      <w:r w:rsidRPr="00BA0BA5">
        <w:rPr>
          <w:sz w:val="23"/>
          <w:szCs w:val="23"/>
        </w:rPr>
        <w:t>121151, г. Москва, Набережная Тараса Шевченко, д. 23А, стр.1, этаж 25, помещение</w:t>
      </w:r>
      <w:proofErr w:type="gramEnd"/>
      <w:r w:rsidRPr="00BA0BA5">
        <w:rPr>
          <w:sz w:val="23"/>
          <w:szCs w:val="23"/>
        </w:rPr>
        <w:t xml:space="preserve"> №1)</w:t>
      </w:r>
      <w:r w:rsidRPr="00BA0BA5">
        <w:rPr>
          <w:color w:val="000000"/>
          <w:sz w:val="23"/>
          <w:szCs w:val="23"/>
        </w:rPr>
        <w:t xml:space="preserve">. </w:t>
      </w:r>
      <w:r w:rsidRPr="00BA0BA5">
        <w:rPr>
          <w:sz w:val="23"/>
          <w:szCs w:val="23"/>
        </w:rPr>
        <w:t>Адрес электронной площадки в сети «Интернет»</w:t>
      </w:r>
      <w:r w:rsidRPr="00BA0BA5">
        <w:rPr>
          <w:b/>
          <w:color w:val="000000" w:themeColor="text1"/>
          <w:sz w:val="23"/>
          <w:szCs w:val="23"/>
        </w:rPr>
        <w:t>:</w:t>
      </w:r>
      <w:r w:rsidRPr="00BA0BA5">
        <w:rPr>
          <w:color w:val="000000" w:themeColor="text1"/>
          <w:sz w:val="23"/>
          <w:szCs w:val="23"/>
        </w:rPr>
        <w:t xml:space="preserve">  </w:t>
      </w:r>
      <w:hyperlink r:id="rId8" w:history="1">
        <w:r w:rsidRPr="00BA0BA5">
          <w:rPr>
            <w:rStyle w:val="ad"/>
            <w:color w:val="000000" w:themeColor="text1"/>
            <w:sz w:val="23"/>
            <w:szCs w:val="23"/>
            <w:u w:val="none"/>
          </w:rPr>
          <w:t>http://www.</w:t>
        </w:r>
        <w:proofErr w:type="spellStart"/>
        <w:r w:rsidRPr="00BA0BA5">
          <w:rPr>
            <w:rStyle w:val="ad"/>
            <w:color w:val="000000" w:themeColor="text1"/>
            <w:sz w:val="23"/>
            <w:szCs w:val="23"/>
            <w:u w:val="none"/>
            <w:lang w:val="en-US"/>
          </w:rPr>
          <w:t>rts</w:t>
        </w:r>
        <w:proofErr w:type="spellEnd"/>
        <w:r w:rsidRPr="00BA0BA5">
          <w:rPr>
            <w:rStyle w:val="ad"/>
            <w:color w:val="000000" w:themeColor="text1"/>
            <w:sz w:val="23"/>
            <w:szCs w:val="23"/>
            <w:u w:val="none"/>
          </w:rPr>
          <w:t>-</w:t>
        </w:r>
        <w:proofErr w:type="spellStart"/>
        <w:r w:rsidRPr="00BA0BA5">
          <w:rPr>
            <w:rStyle w:val="ad"/>
            <w:color w:val="000000" w:themeColor="text1"/>
            <w:sz w:val="23"/>
            <w:szCs w:val="23"/>
            <w:u w:val="none"/>
          </w:rPr>
          <w:t>tender.ru</w:t>
        </w:r>
        <w:proofErr w:type="spellEnd"/>
        <w:r w:rsidRPr="00BA0BA5">
          <w:rPr>
            <w:rStyle w:val="ad"/>
            <w:color w:val="000000" w:themeColor="text1"/>
            <w:sz w:val="23"/>
            <w:szCs w:val="23"/>
            <w:u w:val="none"/>
          </w:rPr>
          <w:t>/</w:t>
        </w:r>
      </w:hyperlink>
    </w:p>
    <w:p w:rsidR="00EE5430" w:rsidRPr="00BA0BA5" w:rsidRDefault="00EE5430" w:rsidP="009D5D6F">
      <w:pPr>
        <w:pStyle w:val="af5"/>
        <w:suppressAutoHyphens/>
        <w:ind w:left="0"/>
        <w:jc w:val="both"/>
        <w:rPr>
          <w:sz w:val="23"/>
          <w:szCs w:val="23"/>
        </w:rPr>
      </w:pPr>
      <w:r w:rsidRPr="00BA0BA5">
        <w:rPr>
          <w:sz w:val="23"/>
          <w:szCs w:val="23"/>
        </w:rPr>
        <w:lastRenderedPageBreak/>
        <w:t>11.15.</w:t>
      </w:r>
      <w:r w:rsidR="006D6DB5" w:rsidRPr="00BA0BA5">
        <w:rPr>
          <w:sz w:val="23"/>
          <w:szCs w:val="23"/>
        </w:rPr>
        <w:t xml:space="preserve"> </w:t>
      </w:r>
      <w:r w:rsidRPr="00BA0BA5">
        <w:rPr>
          <w:sz w:val="23"/>
          <w:szCs w:val="23"/>
        </w:rPr>
        <w:t>В случае подписания Договора с использованием ЭП подписание Договора осуществляется Сторонами на электронной площадке.</w:t>
      </w:r>
    </w:p>
    <w:p w:rsidR="00EE5430" w:rsidRPr="00BA0BA5" w:rsidRDefault="00EE5430" w:rsidP="009D5D6F">
      <w:pPr>
        <w:pStyle w:val="af5"/>
        <w:suppressAutoHyphens/>
        <w:ind w:left="0"/>
        <w:jc w:val="both"/>
        <w:rPr>
          <w:sz w:val="23"/>
          <w:szCs w:val="23"/>
        </w:rPr>
      </w:pPr>
      <w:r w:rsidRPr="00BA0BA5">
        <w:rPr>
          <w:sz w:val="23"/>
          <w:szCs w:val="23"/>
        </w:rPr>
        <w:t>11.16.</w:t>
      </w:r>
      <w:r w:rsidR="007327C1" w:rsidRPr="00BA0BA5">
        <w:rPr>
          <w:sz w:val="23"/>
          <w:szCs w:val="23"/>
        </w:rPr>
        <w:t xml:space="preserve"> </w:t>
      </w:r>
      <w:r w:rsidRPr="00BA0BA5">
        <w:rPr>
          <w:sz w:val="23"/>
          <w:szCs w:val="23"/>
        </w:rPr>
        <w:t>Настоящий Договор, подписанный с использованием ЭП,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
    <w:p w:rsidR="00EE5430" w:rsidRPr="00BA0BA5" w:rsidRDefault="00EE5430" w:rsidP="009D5D6F">
      <w:pPr>
        <w:pStyle w:val="af5"/>
        <w:suppressAutoHyphens/>
        <w:ind w:left="0"/>
        <w:jc w:val="both"/>
        <w:rPr>
          <w:sz w:val="23"/>
          <w:szCs w:val="23"/>
        </w:rPr>
      </w:pPr>
      <w:r w:rsidRPr="00BA0BA5">
        <w:rPr>
          <w:sz w:val="23"/>
          <w:szCs w:val="23"/>
        </w:rPr>
        <w:t>11.17.</w:t>
      </w:r>
      <w:r w:rsidR="003C20DC" w:rsidRPr="00BA0BA5">
        <w:rPr>
          <w:sz w:val="23"/>
          <w:szCs w:val="23"/>
        </w:rPr>
        <w:t xml:space="preserve"> </w:t>
      </w:r>
      <w:r w:rsidRPr="00BA0BA5">
        <w:rPr>
          <w:sz w:val="23"/>
          <w:szCs w:val="23"/>
        </w:rPr>
        <w:t>В случае оспаривания любой из Сторон действительности ЭП, такая ЭП признаётся действительной до тех пор, пока решением суда, вступившим в законную силу, не будет установлено иное.</w:t>
      </w:r>
    </w:p>
    <w:p w:rsidR="00EE5430" w:rsidRPr="00BA0BA5" w:rsidRDefault="00EE5430" w:rsidP="009D5D6F">
      <w:pPr>
        <w:pStyle w:val="af5"/>
        <w:suppressAutoHyphens/>
        <w:ind w:left="0"/>
        <w:jc w:val="both"/>
        <w:rPr>
          <w:sz w:val="23"/>
          <w:szCs w:val="23"/>
        </w:rPr>
      </w:pPr>
      <w:r w:rsidRPr="00BA0BA5">
        <w:rPr>
          <w:sz w:val="23"/>
          <w:szCs w:val="23"/>
        </w:rPr>
        <w:t>11.18.</w:t>
      </w:r>
      <w:r w:rsidR="003C20DC" w:rsidRPr="00BA0BA5">
        <w:rPr>
          <w:sz w:val="23"/>
          <w:szCs w:val="23"/>
        </w:rPr>
        <w:t xml:space="preserve"> </w:t>
      </w:r>
      <w:r w:rsidRPr="00BA0BA5">
        <w:rPr>
          <w:sz w:val="23"/>
          <w:szCs w:val="23"/>
        </w:rPr>
        <w:t>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 имеющих равную юридическую силу, по одному экземпляру для каждой из Сторон.</w:t>
      </w:r>
    </w:p>
    <w:p w:rsidR="00EE5430" w:rsidRPr="00BA0BA5" w:rsidRDefault="00EE5430" w:rsidP="009D5D6F">
      <w:pPr>
        <w:pStyle w:val="af5"/>
        <w:suppressAutoHyphens/>
        <w:ind w:left="0"/>
        <w:jc w:val="both"/>
        <w:rPr>
          <w:sz w:val="23"/>
          <w:szCs w:val="23"/>
        </w:rPr>
      </w:pPr>
      <w:r w:rsidRPr="00BA0BA5">
        <w:rPr>
          <w:sz w:val="23"/>
          <w:szCs w:val="23"/>
        </w:rPr>
        <w:t>11.19.</w:t>
      </w:r>
      <w:r w:rsidR="003C20DC" w:rsidRPr="00BA0BA5">
        <w:rPr>
          <w:sz w:val="23"/>
          <w:szCs w:val="23"/>
        </w:rPr>
        <w:t xml:space="preserve"> </w:t>
      </w:r>
      <w:r w:rsidRPr="00BA0BA5">
        <w:rPr>
          <w:sz w:val="23"/>
          <w:szCs w:val="23"/>
        </w:rPr>
        <w:t xml:space="preserve">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площадке </w:t>
      </w:r>
      <w:r w:rsidRPr="00BA0BA5">
        <w:rPr>
          <w:color w:val="000000"/>
          <w:sz w:val="23"/>
          <w:szCs w:val="23"/>
        </w:rPr>
        <w:t>РТС-тендер с возможностью доступа к электронному документу каждой из Сторон.</w:t>
      </w:r>
    </w:p>
    <w:p w:rsidR="00EE5430" w:rsidRPr="00BA0BA5" w:rsidRDefault="00EE5430" w:rsidP="009D5D6F">
      <w:pPr>
        <w:pStyle w:val="af5"/>
        <w:suppressAutoHyphens/>
        <w:ind w:left="0"/>
        <w:jc w:val="both"/>
        <w:rPr>
          <w:sz w:val="23"/>
          <w:szCs w:val="23"/>
        </w:rPr>
      </w:pPr>
      <w:r w:rsidRPr="00BA0BA5">
        <w:rPr>
          <w:sz w:val="23"/>
          <w:szCs w:val="23"/>
        </w:rPr>
        <w:t>11.20.</w:t>
      </w:r>
      <w:r w:rsidR="007327C1" w:rsidRPr="00BA0BA5">
        <w:rPr>
          <w:sz w:val="23"/>
          <w:szCs w:val="23"/>
        </w:rPr>
        <w:t xml:space="preserve"> </w:t>
      </w:r>
      <w:r w:rsidRPr="00BA0BA5">
        <w:rPr>
          <w:sz w:val="23"/>
          <w:szCs w:val="23"/>
        </w:rPr>
        <w:t>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w:t>
      </w:r>
    </w:p>
    <w:p w:rsidR="00EE5430" w:rsidRPr="00BA0BA5" w:rsidRDefault="00EE5430" w:rsidP="009D5D6F">
      <w:pPr>
        <w:pStyle w:val="af5"/>
        <w:suppressAutoHyphens/>
        <w:ind w:left="0"/>
        <w:jc w:val="both"/>
        <w:rPr>
          <w:sz w:val="23"/>
          <w:szCs w:val="23"/>
        </w:rPr>
      </w:pPr>
      <w:r w:rsidRPr="00BA0BA5">
        <w:rPr>
          <w:sz w:val="23"/>
          <w:szCs w:val="23"/>
        </w:rPr>
        <w:t>11.21.</w:t>
      </w:r>
      <w:r w:rsidR="007327C1" w:rsidRPr="00BA0BA5">
        <w:rPr>
          <w:sz w:val="23"/>
          <w:szCs w:val="23"/>
        </w:rPr>
        <w:t xml:space="preserve"> </w:t>
      </w:r>
      <w:r w:rsidRPr="00BA0BA5">
        <w:rPr>
          <w:sz w:val="23"/>
          <w:szCs w:val="23"/>
        </w:rPr>
        <w:t>Стороны договорились, что заключение Договора в виде электронного документа с использованием ЭП, не является препятствием для подписания договора, приложений, протокола разногласий к договору, дополнительных соглашений</w:t>
      </w:r>
      <w:r w:rsidRPr="00BA0BA5">
        <w:rPr>
          <w:color w:val="000000"/>
          <w:sz w:val="23"/>
          <w:szCs w:val="23"/>
        </w:rPr>
        <w:t xml:space="preserve"> и соглашений о расторжении к договору на бумажном носителе собственноручными подписями уполномоченных представителей Сторон.</w:t>
      </w:r>
    </w:p>
    <w:p w:rsidR="00EE5430" w:rsidRPr="00BA0BA5" w:rsidRDefault="00EE5430" w:rsidP="009D5D6F">
      <w:pPr>
        <w:pStyle w:val="af5"/>
        <w:suppressAutoHyphens/>
        <w:ind w:left="0"/>
        <w:jc w:val="both"/>
        <w:rPr>
          <w:sz w:val="23"/>
          <w:szCs w:val="23"/>
        </w:rPr>
      </w:pPr>
      <w:r w:rsidRPr="00BA0BA5">
        <w:rPr>
          <w:color w:val="000000"/>
          <w:sz w:val="23"/>
          <w:szCs w:val="23"/>
        </w:rPr>
        <w:t>11.22.</w:t>
      </w:r>
      <w:r w:rsidR="003C20DC" w:rsidRPr="00BA0BA5">
        <w:rPr>
          <w:color w:val="000000"/>
          <w:sz w:val="23"/>
          <w:szCs w:val="23"/>
        </w:rPr>
        <w:t xml:space="preserve"> </w:t>
      </w:r>
      <w:r w:rsidRPr="00BA0BA5">
        <w:rPr>
          <w:color w:val="000000"/>
          <w:sz w:val="23"/>
          <w:szCs w:val="23"/>
        </w:rPr>
        <w:t>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06.04.2011г. № 63 «Об электронной подписи».</w:t>
      </w:r>
    </w:p>
    <w:p w:rsidR="00EE5430" w:rsidRPr="00BA0BA5" w:rsidRDefault="00EE5430" w:rsidP="009D5D6F">
      <w:pPr>
        <w:pStyle w:val="af5"/>
        <w:suppressAutoHyphens/>
        <w:ind w:left="0"/>
        <w:jc w:val="both"/>
        <w:rPr>
          <w:sz w:val="23"/>
          <w:szCs w:val="23"/>
        </w:rPr>
      </w:pPr>
      <w:r w:rsidRPr="00BA0BA5">
        <w:rPr>
          <w:color w:val="000000"/>
          <w:sz w:val="23"/>
          <w:szCs w:val="23"/>
        </w:rPr>
        <w:t>11.23.</w:t>
      </w:r>
      <w:r w:rsidR="003C20DC" w:rsidRPr="00BA0BA5">
        <w:rPr>
          <w:color w:val="000000"/>
          <w:sz w:val="23"/>
          <w:szCs w:val="23"/>
        </w:rPr>
        <w:t xml:space="preserve"> </w:t>
      </w:r>
      <w:r w:rsidRPr="00BA0BA5">
        <w:rPr>
          <w:color w:val="000000"/>
          <w:sz w:val="23"/>
          <w:szCs w:val="23"/>
        </w:rPr>
        <w:t>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w:t>
      </w:r>
    </w:p>
    <w:p w:rsidR="00EE5430" w:rsidRPr="00BA0BA5" w:rsidRDefault="00EE5430" w:rsidP="009D5D6F">
      <w:pPr>
        <w:pStyle w:val="af5"/>
        <w:suppressAutoHyphens/>
        <w:ind w:left="0"/>
        <w:jc w:val="both"/>
        <w:rPr>
          <w:sz w:val="23"/>
          <w:szCs w:val="23"/>
        </w:rPr>
      </w:pPr>
      <w:r w:rsidRPr="00BA0BA5">
        <w:rPr>
          <w:color w:val="000000"/>
          <w:sz w:val="23"/>
          <w:szCs w:val="23"/>
        </w:rPr>
        <w:t>11.24.</w:t>
      </w:r>
      <w:r w:rsidR="003C20DC" w:rsidRPr="00BA0BA5">
        <w:rPr>
          <w:color w:val="000000"/>
          <w:sz w:val="23"/>
          <w:szCs w:val="23"/>
        </w:rPr>
        <w:t xml:space="preserve"> </w:t>
      </w:r>
      <w:r w:rsidRPr="00BA0BA5">
        <w:rPr>
          <w:color w:val="000000"/>
          <w:sz w:val="23"/>
          <w:szCs w:val="23"/>
        </w:rPr>
        <w:t>Каждая из Сторон обязана письменно уведомить другую Сторону о нарушении конфиденциальности ключа ЭП.</w:t>
      </w:r>
    </w:p>
    <w:p w:rsidR="00EE5430" w:rsidRPr="00BA0BA5" w:rsidRDefault="00EE5430" w:rsidP="009D5D6F">
      <w:pPr>
        <w:pStyle w:val="af5"/>
        <w:suppressAutoHyphens/>
        <w:ind w:left="0"/>
        <w:jc w:val="both"/>
        <w:rPr>
          <w:sz w:val="23"/>
          <w:szCs w:val="23"/>
        </w:rPr>
      </w:pPr>
      <w:r w:rsidRPr="00BA0BA5">
        <w:rPr>
          <w:color w:val="000000"/>
          <w:sz w:val="23"/>
          <w:szCs w:val="23"/>
        </w:rPr>
        <w:t>11.25.</w:t>
      </w:r>
      <w:r w:rsidR="003C20DC" w:rsidRPr="00BA0BA5">
        <w:rPr>
          <w:color w:val="000000"/>
          <w:sz w:val="23"/>
          <w:szCs w:val="23"/>
        </w:rPr>
        <w:t xml:space="preserve"> </w:t>
      </w:r>
      <w:r w:rsidRPr="00BA0BA5">
        <w:rPr>
          <w:color w:val="000000"/>
          <w:sz w:val="23"/>
          <w:szCs w:val="23"/>
        </w:rPr>
        <w:t>Использование ЭП, владельцем которой является уполномоченное лицо Стороны Договора, с нарушением конфиденциальности соответствующего ключа не освобождает Сторону Договора от ответственности за неблагоприятные последствия, наступившие в результате такого использования.</w:t>
      </w:r>
    </w:p>
    <w:p w:rsidR="00EE5430" w:rsidRPr="00BA0BA5" w:rsidRDefault="00EE5430" w:rsidP="009D5D6F">
      <w:pPr>
        <w:pStyle w:val="af5"/>
        <w:suppressAutoHyphens/>
        <w:ind w:left="0"/>
        <w:jc w:val="both"/>
        <w:rPr>
          <w:sz w:val="23"/>
          <w:szCs w:val="23"/>
        </w:rPr>
      </w:pPr>
      <w:r w:rsidRPr="00BA0BA5">
        <w:rPr>
          <w:color w:val="000000"/>
          <w:sz w:val="23"/>
          <w:szCs w:val="23"/>
        </w:rPr>
        <w:t>11.26.</w:t>
      </w:r>
      <w:r w:rsidR="003C20DC" w:rsidRPr="00BA0BA5">
        <w:rPr>
          <w:color w:val="000000"/>
          <w:sz w:val="23"/>
          <w:szCs w:val="23"/>
        </w:rPr>
        <w:t xml:space="preserve"> </w:t>
      </w:r>
      <w:r w:rsidRPr="00BA0BA5">
        <w:rPr>
          <w:color w:val="000000"/>
          <w:sz w:val="23"/>
          <w:szCs w:val="23"/>
        </w:rPr>
        <w:t>Сторона несет ответственность за ущерб, возникший у другой Стороны вследствие использования ЭП, владельцем которой является уполномоченное лицо первой Стороны, неуполномоченным лицом, вследствие несоблюдения первой Стороны мер обеспечения безопасности для недопущения нарушений конфиденциальности ключа ЭП.</w:t>
      </w:r>
    </w:p>
    <w:p w:rsidR="00EE5430" w:rsidRPr="00BA0BA5" w:rsidRDefault="00EE5430" w:rsidP="009D5D6F">
      <w:pPr>
        <w:suppressAutoHyphens/>
        <w:jc w:val="both"/>
        <w:rPr>
          <w:sz w:val="23"/>
          <w:szCs w:val="23"/>
        </w:rPr>
      </w:pPr>
      <w:r w:rsidRPr="00BA0BA5">
        <w:rPr>
          <w:noProof/>
          <w:sz w:val="23"/>
          <w:szCs w:val="23"/>
        </w:rPr>
        <w:t>11.27. Договор составлен в 2 (двух) экземлярах, имеющих одинаковую юридическую силу, по 1 (одному) экземпляру для каждой Стороны.</w:t>
      </w:r>
    </w:p>
    <w:p w:rsidR="007F2271" w:rsidRPr="00BA0BA5" w:rsidRDefault="007F2271" w:rsidP="009D5D6F">
      <w:pPr>
        <w:suppressAutoHyphens/>
        <w:jc w:val="both"/>
        <w:rPr>
          <w:sz w:val="23"/>
          <w:szCs w:val="23"/>
        </w:rPr>
      </w:pPr>
      <w:r w:rsidRPr="00BA0BA5">
        <w:rPr>
          <w:sz w:val="23"/>
          <w:szCs w:val="23"/>
        </w:rPr>
        <w:t>11.</w:t>
      </w:r>
      <w:r w:rsidR="00EE5430" w:rsidRPr="00BA0BA5">
        <w:rPr>
          <w:sz w:val="23"/>
          <w:szCs w:val="23"/>
        </w:rPr>
        <w:t>28</w:t>
      </w:r>
      <w:r w:rsidRPr="00BA0BA5">
        <w:rPr>
          <w:sz w:val="23"/>
          <w:szCs w:val="23"/>
        </w:rPr>
        <w:t>. К настоящему договору прилагаются и являются его неотъемлемой частью:</w:t>
      </w:r>
    </w:p>
    <w:p w:rsidR="007F2271" w:rsidRPr="00BA0BA5" w:rsidRDefault="007F2271" w:rsidP="009D5D6F">
      <w:pPr>
        <w:suppressAutoHyphens/>
        <w:jc w:val="both"/>
        <w:rPr>
          <w:i/>
          <w:sz w:val="23"/>
          <w:szCs w:val="23"/>
        </w:rPr>
      </w:pPr>
      <w:r w:rsidRPr="00BA0BA5">
        <w:rPr>
          <w:sz w:val="23"/>
          <w:szCs w:val="23"/>
        </w:rPr>
        <w:t>Приложение №1. План-график производства работ</w:t>
      </w:r>
      <w:r w:rsidR="00533915" w:rsidRPr="00BA0BA5">
        <w:rPr>
          <w:sz w:val="23"/>
          <w:szCs w:val="23"/>
        </w:rPr>
        <w:t xml:space="preserve"> </w:t>
      </w:r>
      <w:r w:rsidR="00F402FF" w:rsidRPr="00BA0BA5">
        <w:rPr>
          <w:sz w:val="23"/>
          <w:szCs w:val="23"/>
        </w:rPr>
        <w:t>(</w:t>
      </w:r>
      <w:r w:rsidR="00BC003C" w:rsidRPr="00BA0BA5">
        <w:rPr>
          <w:i/>
          <w:sz w:val="23"/>
          <w:szCs w:val="23"/>
        </w:rPr>
        <w:t xml:space="preserve">Расчистка просеки </w:t>
      </w:r>
      <w:proofErr w:type="gramStart"/>
      <w:r w:rsidR="00BC003C" w:rsidRPr="00BA0BA5">
        <w:rPr>
          <w:i/>
          <w:sz w:val="23"/>
          <w:szCs w:val="23"/>
        </w:rPr>
        <w:t>ВЛ</w:t>
      </w:r>
      <w:proofErr w:type="gramEnd"/>
      <w:r w:rsidR="00BC003C" w:rsidRPr="00BA0BA5">
        <w:rPr>
          <w:i/>
          <w:sz w:val="23"/>
          <w:szCs w:val="23"/>
        </w:rPr>
        <w:t xml:space="preserve"> 6,35 кВ с утилизацией порубочных остатков на </w:t>
      </w:r>
      <w:proofErr w:type="spellStart"/>
      <w:r w:rsidR="00BC003C" w:rsidRPr="00BA0BA5">
        <w:rPr>
          <w:i/>
          <w:sz w:val="23"/>
          <w:szCs w:val="23"/>
        </w:rPr>
        <w:t>Самотлорском</w:t>
      </w:r>
      <w:proofErr w:type="spellEnd"/>
      <w:r w:rsidR="00BC003C" w:rsidRPr="00BA0BA5">
        <w:rPr>
          <w:i/>
          <w:sz w:val="23"/>
          <w:szCs w:val="23"/>
        </w:rPr>
        <w:t xml:space="preserve"> месторождении нефти (КНС-32)</w:t>
      </w:r>
      <w:r w:rsidRPr="00BA0BA5">
        <w:rPr>
          <w:i/>
          <w:sz w:val="23"/>
          <w:szCs w:val="23"/>
        </w:rPr>
        <w:t>;</w:t>
      </w:r>
    </w:p>
    <w:p w:rsidR="00A67F23" w:rsidRPr="00BA0BA5" w:rsidRDefault="00A67F23" w:rsidP="009D5D6F">
      <w:pPr>
        <w:suppressAutoHyphens/>
        <w:jc w:val="both"/>
        <w:rPr>
          <w:sz w:val="23"/>
          <w:szCs w:val="23"/>
        </w:rPr>
      </w:pPr>
      <w:r w:rsidRPr="00BA0BA5">
        <w:rPr>
          <w:sz w:val="23"/>
          <w:szCs w:val="23"/>
        </w:rPr>
        <w:t xml:space="preserve">Приложение №2.  Сводный расчет стоимости работ; </w:t>
      </w:r>
    </w:p>
    <w:p w:rsidR="00A67F23" w:rsidRPr="00BA0BA5" w:rsidRDefault="00A67F23" w:rsidP="009D5D6F">
      <w:pPr>
        <w:suppressAutoHyphens/>
        <w:jc w:val="both"/>
        <w:rPr>
          <w:i/>
          <w:sz w:val="23"/>
          <w:szCs w:val="23"/>
        </w:rPr>
      </w:pPr>
      <w:r w:rsidRPr="00BA0BA5">
        <w:rPr>
          <w:sz w:val="23"/>
          <w:szCs w:val="23"/>
        </w:rPr>
        <w:t xml:space="preserve">Приложение </w:t>
      </w:r>
      <w:r w:rsidR="00A97676" w:rsidRPr="00BA0BA5">
        <w:rPr>
          <w:sz w:val="23"/>
          <w:szCs w:val="23"/>
        </w:rPr>
        <w:t>№</w:t>
      </w:r>
      <w:r w:rsidRPr="00BA0BA5">
        <w:rPr>
          <w:sz w:val="23"/>
          <w:szCs w:val="23"/>
        </w:rPr>
        <w:t>2.1.</w:t>
      </w:r>
      <w:r w:rsidR="009D5D6F" w:rsidRPr="00BA0BA5">
        <w:rPr>
          <w:sz w:val="23"/>
          <w:szCs w:val="23"/>
        </w:rPr>
        <w:t xml:space="preserve"> </w:t>
      </w:r>
      <w:r w:rsidRPr="00BA0BA5">
        <w:rPr>
          <w:sz w:val="23"/>
          <w:szCs w:val="23"/>
        </w:rPr>
        <w:t>Локальный сметный расчет №1</w:t>
      </w:r>
      <w:r w:rsidRPr="00BA0BA5">
        <w:rPr>
          <w:b/>
          <w:sz w:val="23"/>
          <w:szCs w:val="23"/>
        </w:rPr>
        <w:t xml:space="preserve"> </w:t>
      </w:r>
      <w:r w:rsidR="00BC003C" w:rsidRPr="00BA0BA5">
        <w:rPr>
          <w:sz w:val="23"/>
          <w:szCs w:val="23"/>
        </w:rPr>
        <w:t>(</w:t>
      </w:r>
      <w:r w:rsidR="00BC003C" w:rsidRPr="00BA0BA5">
        <w:rPr>
          <w:i/>
          <w:sz w:val="23"/>
          <w:szCs w:val="23"/>
        </w:rPr>
        <w:t xml:space="preserve">Расчистка просеки </w:t>
      </w:r>
      <w:proofErr w:type="gramStart"/>
      <w:r w:rsidR="00BC003C" w:rsidRPr="00BA0BA5">
        <w:rPr>
          <w:i/>
          <w:sz w:val="23"/>
          <w:szCs w:val="23"/>
        </w:rPr>
        <w:t>ВЛ</w:t>
      </w:r>
      <w:proofErr w:type="gramEnd"/>
      <w:r w:rsidR="00BC003C" w:rsidRPr="00BA0BA5">
        <w:rPr>
          <w:i/>
          <w:sz w:val="23"/>
          <w:szCs w:val="23"/>
        </w:rPr>
        <w:t xml:space="preserve"> 6,35 кВ с утилизацией порубочных остатков на </w:t>
      </w:r>
      <w:proofErr w:type="spellStart"/>
      <w:r w:rsidR="00BC003C" w:rsidRPr="00BA0BA5">
        <w:rPr>
          <w:i/>
          <w:sz w:val="23"/>
          <w:szCs w:val="23"/>
        </w:rPr>
        <w:t>Самотлорском</w:t>
      </w:r>
      <w:proofErr w:type="spellEnd"/>
      <w:r w:rsidR="00BC003C" w:rsidRPr="00BA0BA5">
        <w:rPr>
          <w:i/>
          <w:sz w:val="23"/>
          <w:szCs w:val="23"/>
        </w:rPr>
        <w:t xml:space="preserve"> месторождении нефти (КНС-32);</w:t>
      </w:r>
    </w:p>
    <w:p w:rsidR="009620C5" w:rsidRPr="00BA0BA5" w:rsidRDefault="009620C5" w:rsidP="009D5D6F">
      <w:pPr>
        <w:suppressAutoHyphens/>
        <w:jc w:val="both"/>
        <w:rPr>
          <w:sz w:val="23"/>
          <w:szCs w:val="23"/>
        </w:rPr>
      </w:pPr>
      <w:r w:rsidRPr="00BA0BA5">
        <w:rPr>
          <w:sz w:val="23"/>
          <w:szCs w:val="23"/>
        </w:rPr>
        <w:t>Приложение №3. Акт о приемке выполненных работ (Форма №КС-2);</w:t>
      </w:r>
    </w:p>
    <w:p w:rsidR="007F2271" w:rsidRPr="00BA0BA5" w:rsidRDefault="007F2271" w:rsidP="009D5D6F">
      <w:pPr>
        <w:suppressAutoHyphens/>
        <w:jc w:val="both"/>
        <w:rPr>
          <w:sz w:val="23"/>
          <w:szCs w:val="23"/>
        </w:rPr>
      </w:pPr>
      <w:r w:rsidRPr="00BA0BA5">
        <w:rPr>
          <w:sz w:val="23"/>
          <w:szCs w:val="23"/>
        </w:rPr>
        <w:t>Приложение №4. Справка о стоимости выполненных работ и затрат (Форма №КС-3);</w:t>
      </w:r>
    </w:p>
    <w:p w:rsidR="007F2271" w:rsidRPr="00BA0BA5" w:rsidRDefault="007F2271" w:rsidP="009D5D6F">
      <w:pPr>
        <w:suppressAutoHyphens/>
        <w:jc w:val="both"/>
        <w:rPr>
          <w:sz w:val="23"/>
          <w:szCs w:val="23"/>
        </w:rPr>
      </w:pPr>
      <w:r w:rsidRPr="00BA0BA5">
        <w:rPr>
          <w:sz w:val="23"/>
          <w:szCs w:val="23"/>
        </w:rPr>
        <w:t>Приложение №5. Акт приема-передачи нормативных документов Заказчика;</w:t>
      </w:r>
    </w:p>
    <w:p w:rsidR="007F2271" w:rsidRPr="00BA0BA5" w:rsidRDefault="007F2271" w:rsidP="009D5D6F">
      <w:pPr>
        <w:suppressAutoHyphens/>
        <w:jc w:val="both"/>
        <w:rPr>
          <w:sz w:val="23"/>
          <w:szCs w:val="23"/>
        </w:rPr>
      </w:pPr>
      <w:r w:rsidRPr="00BA0BA5">
        <w:rPr>
          <w:sz w:val="23"/>
          <w:szCs w:val="23"/>
        </w:rPr>
        <w:t>Приложение №6. Шкала оценки организации и качества работ.</w:t>
      </w:r>
      <w:r w:rsidR="00F402FF" w:rsidRPr="00BA0BA5">
        <w:rPr>
          <w:sz w:val="23"/>
          <w:szCs w:val="23"/>
        </w:rPr>
        <w:t xml:space="preserve"> </w:t>
      </w:r>
    </w:p>
    <w:p w:rsidR="004B62AC" w:rsidRPr="00BA0BA5" w:rsidRDefault="004B62AC" w:rsidP="007F2271">
      <w:pPr>
        <w:pStyle w:val="FR1"/>
        <w:suppressAutoHyphens/>
        <w:spacing w:line="240" w:lineRule="auto"/>
        <w:ind w:firstLine="0"/>
        <w:jc w:val="center"/>
        <w:rPr>
          <w:rFonts w:ascii="Times New Roman" w:hAnsi="Times New Roman"/>
          <w:b/>
          <w:noProof/>
          <w:sz w:val="23"/>
          <w:szCs w:val="23"/>
        </w:rPr>
      </w:pPr>
    </w:p>
    <w:p w:rsidR="007F2271" w:rsidRPr="00BA0BA5" w:rsidRDefault="007F2271" w:rsidP="007F2271">
      <w:pPr>
        <w:pStyle w:val="FR1"/>
        <w:suppressAutoHyphens/>
        <w:spacing w:line="240" w:lineRule="auto"/>
        <w:ind w:firstLine="0"/>
        <w:jc w:val="center"/>
        <w:rPr>
          <w:rFonts w:ascii="Times New Roman" w:hAnsi="Times New Roman"/>
          <w:b/>
          <w:sz w:val="23"/>
          <w:szCs w:val="23"/>
        </w:rPr>
      </w:pPr>
      <w:r w:rsidRPr="00BA0BA5">
        <w:rPr>
          <w:rFonts w:ascii="Times New Roman" w:hAnsi="Times New Roman"/>
          <w:b/>
          <w:noProof/>
          <w:sz w:val="23"/>
          <w:szCs w:val="23"/>
        </w:rPr>
        <w:t>12.</w:t>
      </w:r>
      <w:r w:rsidRPr="00BA0BA5">
        <w:rPr>
          <w:rFonts w:ascii="Times New Roman" w:hAnsi="Times New Roman"/>
          <w:b/>
          <w:sz w:val="23"/>
          <w:szCs w:val="23"/>
        </w:rPr>
        <w:t xml:space="preserve"> ЮРИДИЧЕСКИЕ, ПОЧТОВЫЕ АДРЕСА </w:t>
      </w:r>
    </w:p>
    <w:p w:rsidR="007F2271" w:rsidRPr="00BA0BA5" w:rsidRDefault="007F2271" w:rsidP="007F2271">
      <w:pPr>
        <w:pStyle w:val="FR1"/>
        <w:suppressAutoHyphens/>
        <w:spacing w:line="240" w:lineRule="auto"/>
        <w:ind w:firstLine="0"/>
        <w:jc w:val="center"/>
        <w:rPr>
          <w:rFonts w:ascii="Times New Roman" w:hAnsi="Times New Roman"/>
          <w:b/>
          <w:sz w:val="23"/>
          <w:szCs w:val="23"/>
        </w:rPr>
      </w:pPr>
      <w:r w:rsidRPr="00BA0BA5">
        <w:rPr>
          <w:rFonts w:ascii="Times New Roman" w:hAnsi="Times New Roman"/>
          <w:b/>
          <w:sz w:val="23"/>
          <w:szCs w:val="23"/>
        </w:rPr>
        <w:t>И БАНКОВСКИЕ РЕКВИЗИТЫ СТОРОН</w:t>
      </w:r>
    </w:p>
    <w:p w:rsidR="00FE5A20" w:rsidRPr="00BA0BA5" w:rsidRDefault="00FE5A20" w:rsidP="0069590F">
      <w:pPr>
        <w:pStyle w:val="a6"/>
        <w:jc w:val="both"/>
        <w:rPr>
          <w:b/>
          <w:sz w:val="23"/>
          <w:szCs w:val="23"/>
        </w:rPr>
      </w:pPr>
    </w:p>
    <w:p w:rsidR="0069590F" w:rsidRPr="00BA0BA5" w:rsidRDefault="007F2271" w:rsidP="0069590F">
      <w:pPr>
        <w:pStyle w:val="a6"/>
        <w:jc w:val="both"/>
        <w:rPr>
          <w:b/>
          <w:sz w:val="23"/>
          <w:szCs w:val="23"/>
        </w:rPr>
      </w:pPr>
      <w:r w:rsidRPr="00BA0BA5">
        <w:rPr>
          <w:b/>
          <w:sz w:val="23"/>
          <w:szCs w:val="23"/>
        </w:rPr>
        <w:t>12.1.</w:t>
      </w:r>
      <w:r w:rsidR="00891AB9" w:rsidRPr="00BA0BA5">
        <w:rPr>
          <w:b/>
          <w:sz w:val="23"/>
          <w:szCs w:val="23"/>
        </w:rPr>
        <w:t xml:space="preserve"> </w:t>
      </w:r>
      <w:r w:rsidR="002B23CB" w:rsidRPr="00BA0BA5">
        <w:rPr>
          <w:b/>
          <w:sz w:val="23"/>
          <w:szCs w:val="23"/>
        </w:rPr>
        <w:t>Заказчик</w:t>
      </w:r>
      <w:r w:rsidRPr="00BA0BA5">
        <w:rPr>
          <w:b/>
          <w:sz w:val="23"/>
          <w:szCs w:val="23"/>
        </w:rPr>
        <w:t xml:space="preserve">:  </w:t>
      </w:r>
      <w:r w:rsidR="0069590F" w:rsidRPr="00BA0BA5">
        <w:rPr>
          <w:b/>
          <w:sz w:val="23"/>
          <w:szCs w:val="23"/>
        </w:rPr>
        <w:t>АО «</w:t>
      </w:r>
      <w:proofErr w:type="spellStart"/>
      <w:r w:rsidR="0069590F" w:rsidRPr="00BA0BA5">
        <w:rPr>
          <w:b/>
          <w:sz w:val="23"/>
          <w:szCs w:val="23"/>
        </w:rPr>
        <w:t>Черногорэнерго</w:t>
      </w:r>
      <w:proofErr w:type="spellEnd"/>
      <w:r w:rsidR="0069590F" w:rsidRPr="00BA0BA5">
        <w:rPr>
          <w:b/>
          <w:sz w:val="23"/>
          <w:szCs w:val="23"/>
        </w:rPr>
        <w:t>»</w:t>
      </w:r>
    </w:p>
    <w:p w:rsidR="0069590F" w:rsidRPr="00BA0BA5" w:rsidRDefault="0069590F" w:rsidP="0069590F">
      <w:pPr>
        <w:pStyle w:val="a6"/>
        <w:jc w:val="both"/>
        <w:rPr>
          <w:b/>
          <w:sz w:val="23"/>
          <w:szCs w:val="23"/>
        </w:rPr>
      </w:pPr>
      <w:r w:rsidRPr="00BA0BA5">
        <w:rPr>
          <w:i/>
          <w:sz w:val="23"/>
          <w:szCs w:val="23"/>
        </w:rPr>
        <w:t>Место нахождения:</w:t>
      </w:r>
      <w:r w:rsidRPr="00BA0BA5">
        <w:rPr>
          <w:sz w:val="23"/>
          <w:szCs w:val="23"/>
        </w:rPr>
        <w:t xml:space="preserve"> ул. 2П-2, № 6, Панель 12, Западный промышленный узел, г</w:t>
      </w:r>
      <w:proofErr w:type="gramStart"/>
      <w:r w:rsidRPr="00BA0BA5">
        <w:rPr>
          <w:sz w:val="23"/>
          <w:szCs w:val="23"/>
        </w:rPr>
        <w:t>.Н</w:t>
      </w:r>
      <w:proofErr w:type="gramEnd"/>
      <w:r w:rsidRPr="00BA0BA5">
        <w:rPr>
          <w:sz w:val="23"/>
          <w:szCs w:val="23"/>
        </w:rPr>
        <w:t>ижневартовск Ха</w:t>
      </w:r>
      <w:r w:rsidRPr="00BA0BA5">
        <w:rPr>
          <w:sz w:val="23"/>
          <w:szCs w:val="23"/>
        </w:rPr>
        <w:t>н</w:t>
      </w:r>
      <w:r w:rsidRPr="00BA0BA5">
        <w:rPr>
          <w:sz w:val="23"/>
          <w:szCs w:val="23"/>
        </w:rPr>
        <w:t>ты-Мансийский автономный округ -</w:t>
      </w:r>
      <w:proofErr w:type="spellStart"/>
      <w:r w:rsidRPr="00BA0BA5">
        <w:rPr>
          <w:sz w:val="23"/>
          <w:szCs w:val="23"/>
        </w:rPr>
        <w:t>Югра</w:t>
      </w:r>
      <w:proofErr w:type="spellEnd"/>
      <w:r w:rsidRPr="00BA0BA5">
        <w:rPr>
          <w:sz w:val="23"/>
          <w:szCs w:val="23"/>
        </w:rPr>
        <w:t xml:space="preserve">, Тюменская область, Российская Федерация. </w:t>
      </w:r>
    </w:p>
    <w:p w:rsidR="0069590F" w:rsidRPr="00BA0BA5" w:rsidRDefault="0069590F" w:rsidP="0069590F">
      <w:pPr>
        <w:pStyle w:val="a6"/>
        <w:jc w:val="both"/>
        <w:rPr>
          <w:b/>
          <w:sz w:val="23"/>
          <w:szCs w:val="23"/>
        </w:rPr>
      </w:pPr>
      <w:r w:rsidRPr="00BA0BA5">
        <w:rPr>
          <w:i/>
          <w:sz w:val="23"/>
          <w:szCs w:val="23"/>
        </w:rPr>
        <w:lastRenderedPageBreak/>
        <w:t>Почтовый адрес:</w:t>
      </w:r>
      <w:r w:rsidRPr="00BA0BA5">
        <w:rPr>
          <w:sz w:val="23"/>
          <w:szCs w:val="23"/>
        </w:rPr>
        <w:t xml:space="preserve"> 628606, а/я </w:t>
      </w:r>
      <w:smartTag w:uri="urn:schemas-microsoft-com:office:smarttags" w:element="metricconverter">
        <w:smartTagPr>
          <w:attr w:name="ProductID" w:val="217, г"/>
        </w:smartTagPr>
        <w:r w:rsidRPr="00BA0BA5">
          <w:rPr>
            <w:sz w:val="23"/>
            <w:szCs w:val="23"/>
          </w:rPr>
          <w:t>217, г</w:t>
        </w:r>
      </w:smartTag>
      <w:r w:rsidRPr="00BA0BA5">
        <w:rPr>
          <w:sz w:val="23"/>
          <w:szCs w:val="23"/>
        </w:rPr>
        <w:t xml:space="preserve">. Нижневартовск, Ханты-Мансийский автономный округ - </w:t>
      </w:r>
      <w:proofErr w:type="spellStart"/>
      <w:r w:rsidRPr="00BA0BA5">
        <w:rPr>
          <w:sz w:val="23"/>
          <w:szCs w:val="23"/>
        </w:rPr>
        <w:t>Югра</w:t>
      </w:r>
      <w:proofErr w:type="spellEnd"/>
      <w:r w:rsidRPr="00BA0BA5">
        <w:rPr>
          <w:sz w:val="23"/>
          <w:szCs w:val="23"/>
        </w:rPr>
        <w:t xml:space="preserve">, Тюменская область, Российская Федерация. </w:t>
      </w:r>
    </w:p>
    <w:p w:rsidR="0069590F" w:rsidRPr="00BA0BA5" w:rsidRDefault="0069590F" w:rsidP="0069590F">
      <w:pPr>
        <w:pStyle w:val="a6"/>
        <w:jc w:val="both"/>
        <w:rPr>
          <w:b/>
          <w:spacing w:val="-6"/>
          <w:sz w:val="23"/>
          <w:szCs w:val="23"/>
        </w:rPr>
      </w:pPr>
      <w:r w:rsidRPr="00BA0BA5">
        <w:rPr>
          <w:i/>
          <w:spacing w:val="-6"/>
          <w:sz w:val="23"/>
          <w:szCs w:val="23"/>
        </w:rPr>
        <w:t>Адрес (место нахождения) для оформления счетов-фактур/УПД:</w:t>
      </w:r>
      <w:r w:rsidRPr="00BA0BA5">
        <w:rPr>
          <w:spacing w:val="-6"/>
          <w:sz w:val="23"/>
          <w:szCs w:val="23"/>
        </w:rPr>
        <w:t xml:space="preserve"> 628621, Ханты-Мансийский автономный окру</w:t>
      </w:r>
      <w:proofErr w:type="gramStart"/>
      <w:r w:rsidRPr="00BA0BA5">
        <w:rPr>
          <w:spacing w:val="-6"/>
          <w:sz w:val="23"/>
          <w:szCs w:val="23"/>
        </w:rPr>
        <w:t>г-</w:t>
      </w:r>
      <w:proofErr w:type="gramEnd"/>
      <w:r w:rsidRPr="00BA0BA5">
        <w:rPr>
          <w:spacing w:val="-6"/>
          <w:sz w:val="23"/>
          <w:szCs w:val="23"/>
        </w:rPr>
        <w:t xml:space="preserve"> </w:t>
      </w:r>
      <w:proofErr w:type="spellStart"/>
      <w:r w:rsidRPr="00BA0BA5">
        <w:rPr>
          <w:spacing w:val="-6"/>
          <w:sz w:val="23"/>
          <w:szCs w:val="23"/>
        </w:rPr>
        <w:t>Югра</w:t>
      </w:r>
      <w:proofErr w:type="spellEnd"/>
      <w:r w:rsidRPr="00BA0BA5">
        <w:rPr>
          <w:spacing w:val="-6"/>
          <w:sz w:val="23"/>
          <w:szCs w:val="23"/>
        </w:rPr>
        <w:t xml:space="preserve">, г. Нижневартовск, ул. 2П-2, Западный промышленный узел, д.6, панель 12. </w:t>
      </w:r>
    </w:p>
    <w:p w:rsidR="0069590F" w:rsidRPr="00BA0BA5" w:rsidRDefault="0069590F" w:rsidP="0069590F">
      <w:pPr>
        <w:pStyle w:val="a6"/>
        <w:jc w:val="both"/>
        <w:rPr>
          <w:bCs/>
          <w:sz w:val="23"/>
          <w:szCs w:val="23"/>
        </w:rPr>
      </w:pPr>
      <w:r w:rsidRPr="00BA0BA5">
        <w:rPr>
          <w:bCs/>
          <w:sz w:val="23"/>
          <w:szCs w:val="23"/>
        </w:rPr>
        <w:t xml:space="preserve">Тел.: (3466) 49-14-74; факс (3466) 61-21-11, </w:t>
      </w:r>
      <w:r w:rsidRPr="00BA0BA5">
        <w:rPr>
          <w:bCs/>
          <w:sz w:val="23"/>
          <w:szCs w:val="23"/>
          <w:lang w:val="en-US"/>
        </w:rPr>
        <w:t>E</w:t>
      </w:r>
      <w:r w:rsidRPr="00BA0BA5">
        <w:rPr>
          <w:bCs/>
          <w:sz w:val="23"/>
          <w:szCs w:val="23"/>
        </w:rPr>
        <w:t>-</w:t>
      </w:r>
      <w:r w:rsidRPr="00BA0BA5">
        <w:rPr>
          <w:bCs/>
          <w:sz w:val="23"/>
          <w:szCs w:val="23"/>
          <w:lang w:val="en-US"/>
        </w:rPr>
        <w:t>mail</w:t>
      </w:r>
      <w:r w:rsidRPr="00BA0BA5">
        <w:rPr>
          <w:bCs/>
          <w:sz w:val="23"/>
          <w:szCs w:val="23"/>
        </w:rPr>
        <w:t xml:space="preserve">: </w:t>
      </w:r>
      <w:hyperlink r:id="rId9" w:history="1">
        <w:r w:rsidRPr="00BA0BA5">
          <w:rPr>
            <w:rStyle w:val="ad"/>
            <w:bCs/>
            <w:color w:val="auto"/>
            <w:sz w:val="23"/>
            <w:szCs w:val="23"/>
            <w:u w:val="none"/>
            <w:lang w:val="en-US"/>
          </w:rPr>
          <w:t>org</w:t>
        </w:r>
        <w:r w:rsidRPr="00BA0BA5">
          <w:rPr>
            <w:rStyle w:val="ad"/>
            <w:bCs/>
            <w:color w:val="auto"/>
            <w:sz w:val="23"/>
            <w:szCs w:val="23"/>
            <w:u w:val="none"/>
          </w:rPr>
          <w:t>@</w:t>
        </w:r>
        <w:proofErr w:type="spellStart"/>
        <w:r w:rsidRPr="00BA0BA5">
          <w:rPr>
            <w:rStyle w:val="ad"/>
            <w:bCs/>
            <w:color w:val="auto"/>
            <w:sz w:val="23"/>
            <w:szCs w:val="23"/>
            <w:u w:val="none"/>
            <w:lang w:val="en-US"/>
          </w:rPr>
          <w:t>chernogorenergo</w:t>
        </w:r>
        <w:proofErr w:type="spellEnd"/>
        <w:r w:rsidRPr="00BA0BA5">
          <w:rPr>
            <w:rStyle w:val="ad"/>
            <w:bCs/>
            <w:color w:val="auto"/>
            <w:sz w:val="23"/>
            <w:szCs w:val="23"/>
            <w:u w:val="none"/>
          </w:rPr>
          <w:t>.</w:t>
        </w:r>
        <w:proofErr w:type="spellStart"/>
        <w:r w:rsidRPr="00BA0BA5">
          <w:rPr>
            <w:rStyle w:val="ad"/>
            <w:bCs/>
            <w:color w:val="auto"/>
            <w:sz w:val="23"/>
            <w:szCs w:val="23"/>
            <w:u w:val="none"/>
            <w:lang w:val="en-US"/>
          </w:rPr>
          <w:t>ru</w:t>
        </w:r>
        <w:proofErr w:type="spellEnd"/>
      </w:hyperlink>
    </w:p>
    <w:p w:rsidR="0069590F" w:rsidRPr="00BA0BA5" w:rsidRDefault="0069590F" w:rsidP="0069590F">
      <w:pPr>
        <w:pStyle w:val="a6"/>
        <w:jc w:val="both"/>
        <w:rPr>
          <w:bCs/>
          <w:sz w:val="23"/>
          <w:szCs w:val="23"/>
        </w:rPr>
      </w:pPr>
      <w:r w:rsidRPr="00BA0BA5">
        <w:rPr>
          <w:bCs/>
          <w:sz w:val="23"/>
          <w:szCs w:val="23"/>
        </w:rPr>
        <w:t>ИНН 8620001023, КПП 860301001, ОКПО 05793258, ОКОГУ- 4210008, ОКФС- 16, ОКОПФ- 12267, ОГРН 1028600951081, ОКДП 9440100, ОКВЭД 35.12.</w:t>
      </w:r>
    </w:p>
    <w:p w:rsidR="0069590F" w:rsidRPr="00BA0BA5" w:rsidRDefault="0069590F" w:rsidP="0069590F">
      <w:pPr>
        <w:tabs>
          <w:tab w:val="left" w:pos="567"/>
        </w:tabs>
        <w:jc w:val="both"/>
        <w:rPr>
          <w:bCs/>
          <w:sz w:val="23"/>
          <w:szCs w:val="23"/>
        </w:rPr>
      </w:pPr>
      <w:r w:rsidRPr="00BA0BA5">
        <w:rPr>
          <w:bCs/>
          <w:i/>
          <w:sz w:val="23"/>
          <w:szCs w:val="23"/>
        </w:rPr>
        <w:t xml:space="preserve">Банковские реквизиты: </w:t>
      </w:r>
      <w:r w:rsidRPr="00BA0BA5">
        <w:rPr>
          <w:bCs/>
          <w:sz w:val="23"/>
          <w:szCs w:val="23"/>
        </w:rPr>
        <w:t>Р/с 40702810838340000557 в ФИЛИАЛЕ «ЕКАТЕРИНБУРГСКИЙ» АО «АЛЬФА-БАНК» К/с 30101810100000000964, БИК 046577964</w:t>
      </w:r>
    </w:p>
    <w:p w:rsidR="0069590F" w:rsidRPr="00BA0BA5" w:rsidRDefault="0069590F" w:rsidP="0069590F">
      <w:pPr>
        <w:pStyle w:val="a6"/>
        <w:jc w:val="both"/>
        <w:rPr>
          <w:sz w:val="23"/>
          <w:szCs w:val="23"/>
        </w:rPr>
      </w:pPr>
    </w:p>
    <w:p w:rsidR="0055677C" w:rsidRPr="00BA0BA5" w:rsidRDefault="00891AB9" w:rsidP="0069590F">
      <w:pPr>
        <w:pStyle w:val="a6"/>
        <w:jc w:val="both"/>
        <w:rPr>
          <w:b/>
          <w:sz w:val="23"/>
          <w:szCs w:val="23"/>
        </w:rPr>
      </w:pPr>
      <w:r w:rsidRPr="00BA0BA5">
        <w:rPr>
          <w:b/>
          <w:sz w:val="23"/>
          <w:szCs w:val="23"/>
        </w:rPr>
        <w:t xml:space="preserve">12.2.  </w:t>
      </w:r>
      <w:r w:rsidR="002B23CB" w:rsidRPr="00BA0BA5">
        <w:rPr>
          <w:b/>
          <w:sz w:val="23"/>
          <w:szCs w:val="23"/>
        </w:rPr>
        <w:t>Подрядчик</w:t>
      </w:r>
      <w:r w:rsidR="007F2271" w:rsidRPr="00BA0BA5">
        <w:rPr>
          <w:b/>
          <w:sz w:val="23"/>
          <w:szCs w:val="23"/>
        </w:rPr>
        <w:t xml:space="preserve">: </w:t>
      </w:r>
    </w:p>
    <w:p w:rsidR="0055677C" w:rsidRPr="00BA0BA5" w:rsidRDefault="0055677C" w:rsidP="0055677C">
      <w:pPr>
        <w:pStyle w:val="5"/>
        <w:keepNext w:val="0"/>
        <w:suppressAutoHyphens/>
        <w:rPr>
          <w:b/>
          <w:sz w:val="23"/>
          <w:szCs w:val="23"/>
        </w:rPr>
      </w:pPr>
      <w:r w:rsidRPr="00BA0BA5">
        <w:rPr>
          <w:b/>
          <w:sz w:val="23"/>
          <w:szCs w:val="23"/>
        </w:rPr>
        <w:t>ПОДПИСИ СТОРОН:</w:t>
      </w:r>
    </w:p>
    <w:p w:rsidR="00FE5A20" w:rsidRPr="00BA0BA5" w:rsidRDefault="00FE5A20" w:rsidP="00FE5A20"/>
    <w:p w:rsidR="00B134CF" w:rsidRPr="00BA0BA5" w:rsidRDefault="00B134CF" w:rsidP="00B134CF"/>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40"/>
        <w:gridCol w:w="5141"/>
      </w:tblGrid>
      <w:tr w:rsidR="00ED611C" w:rsidRPr="002004A9" w:rsidTr="00ED611C">
        <w:tc>
          <w:tcPr>
            <w:tcW w:w="5140" w:type="dxa"/>
          </w:tcPr>
          <w:p w:rsidR="00ED611C" w:rsidRPr="00BA0BA5" w:rsidRDefault="00ED611C" w:rsidP="00ED611C">
            <w:pPr>
              <w:rPr>
                <w:b/>
                <w:sz w:val="23"/>
                <w:szCs w:val="23"/>
              </w:rPr>
            </w:pPr>
            <w:r w:rsidRPr="00BA0BA5">
              <w:rPr>
                <w:sz w:val="23"/>
                <w:szCs w:val="23"/>
              </w:rPr>
              <w:t>«</w:t>
            </w:r>
            <w:r w:rsidRPr="00BA0BA5">
              <w:rPr>
                <w:b/>
                <w:sz w:val="23"/>
                <w:szCs w:val="23"/>
              </w:rPr>
              <w:t>Подрядчик»:</w:t>
            </w:r>
          </w:p>
          <w:p w:rsidR="00ED611C" w:rsidRPr="00BA0BA5" w:rsidRDefault="00ED611C" w:rsidP="00ED611C">
            <w:pPr>
              <w:rPr>
                <w:b/>
                <w:sz w:val="23"/>
                <w:szCs w:val="23"/>
              </w:rPr>
            </w:pPr>
          </w:p>
          <w:p w:rsidR="00ED611C" w:rsidRPr="00BA0BA5" w:rsidRDefault="00ED611C" w:rsidP="00ED611C">
            <w:pPr>
              <w:rPr>
                <w:b/>
                <w:sz w:val="23"/>
                <w:szCs w:val="23"/>
              </w:rPr>
            </w:pPr>
          </w:p>
          <w:p w:rsidR="00342C1A" w:rsidRPr="00BA0BA5" w:rsidRDefault="00342C1A" w:rsidP="00ED611C">
            <w:pPr>
              <w:rPr>
                <w:b/>
                <w:sz w:val="23"/>
                <w:szCs w:val="23"/>
              </w:rPr>
            </w:pPr>
          </w:p>
          <w:p w:rsidR="00ED611C" w:rsidRPr="00BA0BA5" w:rsidRDefault="00ED611C" w:rsidP="00ED611C">
            <w:pPr>
              <w:rPr>
                <w:b/>
                <w:sz w:val="23"/>
                <w:szCs w:val="23"/>
              </w:rPr>
            </w:pPr>
            <w:r w:rsidRPr="00BA0BA5">
              <w:rPr>
                <w:b/>
                <w:sz w:val="23"/>
                <w:szCs w:val="23"/>
              </w:rPr>
              <w:t>___________________</w:t>
            </w:r>
          </w:p>
          <w:p w:rsidR="00ED611C" w:rsidRPr="00BA0BA5" w:rsidRDefault="00ED611C" w:rsidP="00ED611C">
            <w:pPr>
              <w:rPr>
                <w:sz w:val="23"/>
                <w:szCs w:val="23"/>
              </w:rPr>
            </w:pPr>
          </w:p>
        </w:tc>
        <w:tc>
          <w:tcPr>
            <w:tcW w:w="5141" w:type="dxa"/>
          </w:tcPr>
          <w:p w:rsidR="00ED611C" w:rsidRPr="00BA0BA5" w:rsidRDefault="00ED611C" w:rsidP="00ED611C">
            <w:pPr>
              <w:rPr>
                <w:b/>
                <w:sz w:val="23"/>
                <w:szCs w:val="23"/>
              </w:rPr>
            </w:pPr>
            <w:r w:rsidRPr="00BA0BA5">
              <w:rPr>
                <w:b/>
                <w:sz w:val="23"/>
                <w:szCs w:val="23"/>
              </w:rPr>
              <w:t>«Заказчик»:</w:t>
            </w:r>
          </w:p>
          <w:p w:rsidR="00ED611C" w:rsidRPr="00BA0BA5" w:rsidRDefault="006F6E61" w:rsidP="00ED611C">
            <w:pPr>
              <w:rPr>
                <w:b/>
                <w:sz w:val="23"/>
                <w:szCs w:val="23"/>
              </w:rPr>
            </w:pPr>
            <w:r>
              <w:rPr>
                <w:b/>
                <w:sz w:val="23"/>
                <w:szCs w:val="23"/>
              </w:rPr>
              <w:t>___________________</w:t>
            </w:r>
          </w:p>
          <w:p w:rsidR="00342C1A" w:rsidRPr="00BA0BA5" w:rsidRDefault="00342C1A" w:rsidP="00ED611C">
            <w:pPr>
              <w:rPr>
                <w:b/>
                <w:sz w:val="23"/>
                <w:szCs w:val="23"/>
              </w:rPr>
            </w:pPr>
            <w:r w:rsidRPr="00BA0BA5">
              <w:rPr>
                <w:b/>
                <w:sz w:val="23"/>
                <w:szCs w:val="23"/>
              </w:rPr>
              <w:t>АО «Черногорэнерго»</w:t>
            </w:r>
          </w:p>
          <w:p w:rsidR="00ED611C" w:rsidRPr="00BA0BA5" w:rsidRDefault="00ED611C" w:rsidP="00ED611C">
            <w:pPr>
              <w:rPr>
                <w:b/>
                <w:sz w:val="23"/>
                <w:szCs w:val="23"/>
              </w:rPr>
            </w:pPr>
          </w:p>
          <w:p w:rsidR="00ED611C" w:rsidRPr="002004A9" w:rsidRDefault="00ED611C" w:rsidP="00ED611C">
            <w:pPr>
              <w:rPr>
                <w:b/>
                <w:sz w:val="23"/>
                <w:szCs w:val="23"/>
              </w:rPr>
            </w:pPr>
            <w:r w:rsidRPr="00BA0BA5">
              <w:rPr>
                <w:b/>
                <w:sz w:val="23"/>
                <w:szCs w:val="23"/>
              </w:rPr>
              <w:t xml:space="preserve">___________________ </w:t>
            </w:r>
            <w:r w:rsidR="006F6E61">
              <w:rPr>
                <w:b/>
                <w:sz w:val="23"/>
                <w:szCs w:val="23"/>
              </w:rPr>
              <w:t>_____________</w:t>
            </w:r>
          </w:p>
          <w:p w:rsidR="00ED611C" w:rsidRPr="002004A9" w:rsidRDefault="00ED611C" w:rsidP="00ED611C">
            <w:pPr>
              <w:rPr>
                <w:sz w:val="23"/>
                <w:szCs w:val="23"/>
              </w:rPr>
            </w:pPr>
          </w:p>
        </w:tc>
      </w:tr>
    </w:tbl>
    <w:p w:rsidR="00ED611C" w:rsidRPr="002004A9" w:rsidRDefault="00ED611C" w:rsidP="001A3CC7">
      <w:pPr>
        <w:rPr>
          <w:sz w:val="23"/>
          <w:szCs w:val="23"/>
        </w:rPr>
      </w:pPr>
    </w:p>
    <w:sectPr w:rsidR="00ED611C" w:rsidRPr="002004A9" w:rsidSect="00342EF2">
      <w:footerReference w:type="default" r:id="rId10"/>
      <w:pgSz w:w="11907" w:h="16840" w:code="9"/>
      <w:pgMar w:top="567" w:right="708" w:bottom="284" w:left="1134" w:header="1134" w:footer="36"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2F25" w:rsidRDefault="00DC2F25">
      <w:r>
        <w:separator/>
      </w:r>
    </w:p>
  </w:endnote>
  <w:endnote w:type="continuationSeparator" w:id="0">
    <w:p w:rsidR="00DC2F25" w:rsidRDefault="00DC2F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00"/>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D4B" w:rsidRDefault="003334BD">
    <w:pPr>
      <w:pStyle w:val="a4"/>
      <w:jc w:val="right"/>
    </w:pPr>
    <w:r>
      <w:fldChar w:fldCharType="begin"/>
    </w:r>
    <w:r w:rsidR="00BF6D4B">
      <w:instrText xml:space="preserve"> PAGE   \* MERGEFORMAT </w:instrText>
    </w:r>
    <w:r>
      <w:fldChar w:fldCharType="separate"/>
    </w:r>
    <w:r w:rsidR="006F6E61">
      <w:rPr>
        <w:noProof/>
      </w:rPr>
      <w:t>1</w:t>
    </w:r>
    <w:r>
      <w:fldChar w:fldCharType="end"/>
    </w:r>
  </w:p>
  <w:p w:rsidR="00BF6D4B" w:rsidRDefault="00BF6D4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2F25" w:rsidRDefault="00DC2F25">
      <w:r>
        <w:separator/>
      </w:r>
    </w:p>
  </w:footnote>
  <w:footnote w:type="continuationSeparator" w:id="0">
    <w:p w:rsidR="00DC2F25" w:rsidRDefault="00DC2F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E0162AB2"/>
    <w:lvl w:ilvl="0">
      <w:start w:val="1"/>
      <w:numFmt w:val="decimal"/>
      <w:pStyle w:val="a"/>
      <w:lvlText w:val="%1."/>
      <w:lvlJc w:val="left"/>
      <w:pPr>
        <w:tabs>
          <w:tab w:val="num" w:pos="360"/>
        </w:tabs>
        <w:ind w:left="360" w:hanging="360"/>
      </w:pPr>
      <w:rPr>
        <w:b w:val="0"/>
      </w:rPr>
    </w:lvl>
  </w:abstractNum>
  <w:abstractNum w:abstractNumId="1">
    <w:nsid w:val="09E67549"/>
    <w:multiLevelType w:val="multilevel"/>
    <w:tmpl w:val="5F9679D6"/>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0F65952"/>
    <w:multiLevelType w:val="multilevel"/>
    <w:tmpl w:val="EA66E5AE"/>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CDE37FA"/>
    <w:multiLevelType w:val="multilevel"/>
    <w:tmpl w:val="F5F8D19A"/>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
    <w:nsid w:val="2758026E"/>
    <w:multiLevelType w:val="multilevel"/>
    <w:tmpl w:val="DEF8700A"/>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9FC75ED"/>
    <w:multiLevelType w:val="multilevel"/>
    <w:tmpl w:val="961E695C"/>
    <w:lvl w:ilvl="0">
      <w:start w:val="1"/>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2B2F52B9"/>
    <w:multiLevelType w:val="multilevel"/>
    <w:tmpl w:val="3C2A943C"/>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3CF12C79"/>
    <w:multiLevelType w:val="multilevel"/>
    <w:tmpl w:val="32BCACD6"/>
    <w:lvl w:ilvl="0">
      <w:start w:val="6"/>
      <w:numFmt w:val="decimal"/>
      <w:lvlText w:val="%1."/>
      <w:lvlJc w:val="left"/>
      <w:pPr>
        <w:ind w:left="1080" w:hanging="360"/>
      </w:pPr>
      <w:rPr>
        <w:rFonts w:hint="default"/>
      </w:rPr>
    </w:lvl>
    <w:lvl w:ilvl="1">
      <w:start w:val="1"/>
      <w:numFmt w:val="decimal"/>
      <w:isLgl/>
      <w:lvlText w:val="%1.%2."/>
      <w:lvlJc w:val="left"/>
      <w:pPr>
        <w:ind w:left="644"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nsid w:val="41D11EBB"/>
    <w:multiLevelType w:val="hybridMultilevel"/>
    <w:tmpl w:val="5B42788E"/>
    <w:lvl w:ilvl="0" w:tplc="98F6B784">
      <w:start w:val="1"/>
      <w:numFmt w:val="decimal"/>
      <w:lvlText w:val="5.%1."/>
      <w:lvlJc w:val="left"/>
      <w:pPr>
        <w:ind w:left="720" w:hanging="360"/>
      </w:pPr>
      <w:rPr>
        <w:rFonts w:ascii="Times New Roman" w:hAnsi="Times New Roman" w:hint="default"/>
        <w:b w:val="0"/>
        <w:i w:val="0"/>
        <w:spacing w:val="0"/>
        <w:w w:val="100"/>
        <w:position w:val="0"/>
        <w:sz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D7A7AFD"/>
    <w:multiLevelType w:val="singleLevel"/>
    <w:tmpl w:val="14DCC42C"/>
    <w:lvl w:ilvl="0">
      <w:start w:val="90"/>
      <w:numFmt w:val="bullet"/>
      <w:lvlText w:val="-"/>
      <w:lvlJc w:val="left"/>
      <w:pPr>
        <w:tabs>
          <w:tab w:val="num" w:pos="4695"/>
        </w:tabs>
        <w:ind w:left="4695" w:hanging="360"/>
      </w:pPr>
      <w:rPr>
        <w:rFonts w:hint="default"/>
      </w:rPr>
    </w:lvl>
  </w:abstractNum>
  <w:abstractNum w:abstractNumId="10">
    <w:nsid w:val="56A36754"/>
    <w:multiLevelType w:val="multilevel"/>
    <w:tmpl w:val="A11647F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5D2D57B3"/>
    <w:multiLevelType w:val="multilevel"/>
    <w:tmpl w:val="3B4AFDCA"/>
    <w:lvl w:ilvl="0">
      <w:start w:val="6"/>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nsid w:val="664B0B58"/>
    <w:multiLevelType w:val="multilevel"/>
    <w:tmpl w:val="CFEC2110"/>
    <w:lvl w:ilvl="0">
      <w:start w:val="3"/>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69A41129"/>
    <w:multiLevelType w:val="multilevel"/>
    <w:tmpl w:val="041CE342"/>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704D08A3"/>
    <w:multiLevelType w:val="hybridMultilevel"/>
    <w:tmpl w:val="F398A2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68C24CF"/>
    <w:multiLevelType w:val="multilevel"/>
    <w:tmpl w:val="A57E841A"/>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7CEA01DA"/>
    <w:multiLevelType w:val="singleLevel"/>
    <w:tmpl w:val="4F363B62"/>
    <w:lvl w:ilvl="0">
      <w:numFmt w:val="bullet"/>
      <w:lvlText w:val="-"/>
      <w:lvlJc w:val="left"/>
      <w:pPr>
        <w:tabs>
          <w:tab w:val="num" w:pos="360"/>
        </w:tabs>
        <w:ind w:left="360" w:hanging="360"/>
      </w:pPr>
      <w:rPr>
        <w:rFonts w:hint="default"/>
      </w:rPr>
    </w:lvl>
  </w:abstractNum>
  <w:num w:numId="1">
    <w:abstractNumId w:val="9"/>
  </w:num>
  <w:num w:numId="2">
    <w:abstractNumId w:val="16"/>
  </w:num>
  <w:num w:numId="3">
    <w:abstractNumId w:val="2"/>
  </w:num>
  <w:num w:numId="4">
    <w:abstractNumId w:val="0"/>
  </w:num>
  <w:num w:numId="5">
    <w:abstractNumId w:val="3"/>
  </w:num>
  <w:num w:numId="6">
    <w:abstractNumId w:val="4"/>
  </w:num>
  <w:num w:numId="7">
    <w:abstractNumId w:val="7"/>
  </w:num>
  <w:num w:numId="8">
    <w:abstractNumId w:val="6"/>
  </w:num>
  <w:num w:numId="9">
    <w:abstractNumId w:val="5"/>
  </w:num>
  <w:num w:numId="10">
    <w:abstractNumId w:val="8"/>
  </w:num>
  <w:num w:numId="11">
    <w:abstractNumId w:val="11"/>
  </w:num>
  <w:num w:numId="12">
    <w:abstractNumId w:val="14"/>
  </w:num>
  <w:num w:numId="13">
    <w:abstractNumId w:val="1"/>
  </w:num>
  <w:num w:numId="14">
    <w:abstractNumId w:val="15"/>
  </w:num>
  <w:num w:numId="15">
    <w:abstractNumId w:val="13"/>
  </w:num>
  <w:num w:numId="16">
    <w:abstractNumId w:val="12"/>
  </w:num>
  <w:num w:numId="17">
    <w:abstractNumId w:val="1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attachedTemplate r:id="rId1"/>
  <w:stylePaneFormatFilter w:val="3F01"/>
  <w:defaultTabStop w:val="720"/>
  <w:autoHyphenation/>
  <w:hyphenationZone w:val="35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
  <w:rsids>
    <w:rsidRoot w:val="00EF0E3A"/>
    <w:rsid w:val="000009ED"/>
    <w:rsid w:val="000016A4"/>
    <w:rsid w:val="00004201"/>
    <w:rsid w:val="00004403"/>
    <w:rsid w:val="0000664C"/>
    <w:rsid w:val="00010628"/>
    <w:rsid w:val="00012095"/>
    <w:rsid w:val="0001290D"/>
    <w:rsid w:val="000174BD"/>
    <w:rsid w:val="000177ED"/>
    <w:rsid w:val="0002180B"/>
    <w:rsid w:val="00022A12"/>
    <w:rsid w:val="00024841"/>
    <w:rsid w:val="000271A0"/>
    <w:rsid w:val="000376AE"/>
    <w:rsid w:val="00040394"/>
    <w:rsid w:val="000463AD"/>
    <w:rsid w:val="00046498"/>
    <w:rsid w:val="000466AC"/>
    <w:rsid w:val="00047CA3"/>
    <w:rsid w:val="000512C6"/>
    <w:rsid w:val="0005369C"/>
    <w:rsid w:val="00055DD3"/>
    <w:rsid w:val="00057606"/>
    <w:rsid w:val="00057C0D"/>
    <w:rsid w:val="0006036E"/>
    <w:rsid w:val="000622AE"/>
    <w:rsid w:val="00070000"/>
    <w:rsid w:val="00071CDC"/>
    <w:rsid w:val="00072BA4"/>
    <w:rsid w:val="000730F4"/>
    <w:rsid w:val="00075EDD"/>
    <w:rsid w:val="0008063C"/>
    <w:rsid w:val="00080DE4"/>
    <w:rsid w:val="00081CA7"/>
    <w:rsid w:val="00085670"/>
    <w:rsid w:val="000906C3"/>
    <w:rsid w:val="00090B51"/>
    <w:rsid w:val="0009161F"/>
    <w:rsid w:val="0009182B"/>
    <w:rsid w:val="00093F60"/>
    <w:rsid w:val="00093F76"/>
    <w:rsid w:val="0009567C"/>
    <w:rsid w:val="00096CD8"/>
    <w:rsid w:val="00097313"/>
    <w:rsid w:val="000A0283"/>
    <w:rsid w:val="000A0F8D"/>
    <w:rsid w:val="000A12AD"/>
    <w:rsid w:val="000A148C"/>
    <w:rsid w:val="000A19FD"/>
    <w:rsid w:val="000A35B2"/>
    <w:rsid w:val="000A51EE"/>
    <w:rsid w:val="000A6057"/>
    <w:rsid w:val="000A61B9"/>
    <w:rsid w:val="000A6CC0"/>
    <w:rsid w:val="000B0F8E"/>
    <w:rsid w:val="000B34BA"/>
    <w:rsid w:val="000B4674"/>
    <w:rsid w:val="000B6090"/>
    <w:rsid w:val="000B622D"/>
    <w:rsid w:val="000C0B02"/>
    <w:rsid w:val="000C1DB9"/>
    <w:rsid w:val="000C1F79"/>
    <w:rsid w:val="000C4C5B"/>
    <w:rsid w:val="000C59C0"/>
    <w:rsid w:val="000C76FB"/>
    <w:rsid w:val="000D0CE2"/>
    <w:rsid w:val="000D1A01"/>
    <w:rsid w:val="000D294D"/>
    <w:rsid w:val="000D621D"/>
    <w:rsid w:val="000D66A2"/>
    <w:rsid w:val="000D7308"/>
    <w:rsid w:val="000E1CEA"/>
    <w:rsid w:val="000E3374"/>
    <w:rsid w:val="000E4A5D"/>
    <w:rsid w:val="000E67D3"/>
    <w:rsid w:val="000E7A57"/>
    <w:rsid w:val="000F032E"/>
    <w:rsid w:val="000F3FCF"/>
    <w:rsid w:val="000F6802"/>
    <w:rsid w:val="001043C2"/>
    <w:rsid w:val="0010473F"/>
    <w:rsid w:val="00106AEB"/>
    <w:rsid w:val="00107608"/>
    <w:rsid w:val="001133E4"/>
    <w:rsid w:val="0011474C"/>
    <w:rsid w:val="00114D2A"/>
    <w:rsid w:val="00117A4E"/>
    <w:rsid w:val="00117F25"/>
    <w:rsid w:val="00120988"/>
    <w:rsid w:val="001212A9"/>
    <w:rsid w:val="001249B9"/>
    <w:rsid w:val="001249D7"/>
    <w:rsid w:val="0012584A"/>
    <w:rsid w:val="00125C92"/>
    <w:rsid w:val="00125DD9"/>
    <w:rsid w:val="00130ED8"/>
    <w:rsid w:val="001318FD"/>
    <w:rsid w:val="001358F0"/>
    <w:rsid w:val="00140435"/>
    <w:rsid w:val="001404D6"/>
    <w:rsid w:val="00140D69"/>
    <w:rsid w:val="00143258"/>
    <w:rsid w:val="001443F7"/>
    <w:rsid w:val="00144BEE"/>
    <w:rsid w:val="00146CF6"/>
    <w:rsid w:val="00147F4D"/>
    <w:rsid w:val="001519F3"/>
    <w:rsid w:val="00153967"/>
    <w:rsid w:val="00163771"/>
    <w:rsid w:val="00164F83"/>
    <w:rsid w:val="00165C99"/>
    <w:rsid w:val="00167457"/>
    <w:rsid w:val="00173A7B"/>
    <w:rsid w:val="00174B6E"/>
    <w:rsid w:val="00175E5E"/>
    <w:rsid w:val="00176CDE"/>
    <w:rsid w:val="00177D22"/>
    <w:rsid w:val="001851AA"/>
    <w:rsid w:val="00186F12"/>
    <w:rsid w:val="00187278"/>
    <w:rsid w:val="0019247F"/>
    <w:rsid w:val="00192787"/>
    <w:rsid w:val="001944F0"/>
    <w:rsid w:val="0019466B"/>
    <w:rsid w:val="00195912"/>
    <w:rsid w:val="001A0A49"/>
    <w:rsid w:val="001A2B3E"/>
    <w:rsid w:val="001A3CC7"/>
    <w:rsid w:val="001A507D"/>
    <w:rsid w:val="001A6823"/>
    <w:rsid w:val="001A70F2"/>
    <w:rsid w:val="001B5325"/>
    <w:rsid w:val="001C61D0"/>
    <w:rsid w:val="001C63E4"/>
    <w:rsid w:val="001C7382"/>
    <w:rsid w:val="001C7A3B"/>
    <w:rsid w:val="001D0913"/>
    <w:rsid w:val="001D3B6F"/>
    <w:rsid w:val="001D79AE"/>
    <w:rsid w:val="001E0080"/>
    <w:rsid w:val="001E1511"/>
    <w:rsid w:val="001E27F1"/>
    <w:rsid w:val="001E54D7"/>
    <w:rsid w:val="001E692C"/>
    <w:rsid w:val="001F01CB"/>
    <w:rsid w:val="001F25AC"/>
    <w:rsid w:val="001F3D2A"/>
    <w:rsid w:val="001F5181"/>
    <w:rsid w:val="001F6483"/>
    <w:rsid w:val="002004A9"/>
    <w:rsid w:val="002109CE"/>
    <w:rsid w:val="00223734"/>
    <w:rsid w:val="002249D9"/>
    <w:rsid w:val="00224A22"/>
    <w:rsid w:val="00225AE6"/>
    <w:rsid w:val="00225EB1"/>
    <w:rsid w:val="00225FCA"/>
    <w:rsid w:val="00226154"/>
    <w:rsid w:val="00227019"/>
    <w:rsid w:val="00227FA4"/>
    <w:rsid w:val="00234006"/>
    <w:rsid w:val="002373C1"/>
    <w:rsid w:val="00242F91"/>
    <w:rsid w:val="002432AA"/>
    <w:rsid w:val="00243809"/>
    <w:rsid w:val="00245123"/>
    <w:rsid w:val="00251185"/>
    <w:rsid w:val="0025201F"/>
    <w:rsid w:val="0025254B"/>
    <w:rsid w:val="00253526"/>
    <w:rsid w:val="00253AC3"/>
    <w:rsid w:val="00253E07"/>
    <w:rsid w:val="002572B3"/>
    <w:rsid w:val="00260B33"/>
    <w:rsid w:val="00264C0E"/>
    <w:rsid w:val="00265228"/>
    <w:rsid w:val="00265B8E"/>
    <w:rsid w:val="00266C22"/>
    <w:rsid w:val="002673F2"/>
    <w:rsid w:val="0026740C"/>
    <w:rsid w:val="00271980"/>
    <w:rsid w:val="00271FF4"/>
    <w:rsid w:val="00274DD2"/>
    <w:rsid w:val="0027685F"/>
    <w:rsid w:val="0027722D"/>
    <w:rsid w:val="00282DC0"/>
    <w:rsid w:val="00284D97"/>
    <w:rsid w:val="00285D5D"/>
    <w:rsid w:val="002929ED"/>
    <w:rsid w:val="00292DAB"/>
    <w:rsid w:val="00293525"/>
    <w:rsid w:val="00296F02"/>
    <w:rsid w:val="0029785F"/>
    <w:rsid w:val="002A00E5"/>
    <w:rsid w:val="002A21A6"/>
    <w:rsid w:val="002A47AB"/>
    <w:rsid w:val="002A6A36"/>
    <w:rsid w:val="002B23CB"/>
    <w:rsid w:val="002B62A2"/>
    <w:rsid w:val="002B7DC2"/>
    <w:rsid w:val="002C7F83"/>
    <w:rsid w:val="002D2CE6"/>
    <w:rsid w:val="002D4626"/>
    <w:rsid w:val="002D4849"/>
    <w:rsid w:val="002D6DEE"/>
    <w:rsid w:val="002E43AC"/>
    <w:rsid w:val="002F08F8"/>
    <w:rsid w:val="002F4E3D"/>
    <w:rsid w:val="002F7DA0"/>
    <w:rsid w:val="00301D38"/>
    <w:rsid w:val="003032A1"/>
    <w:rsid w:val="003037D0"/>
    <w:rsid w:val="00303973"/>
    <w:rsid w:val="00305694"/>
    <w:rsid w:val="00310AC8"/>
    <w:rsid w:val="00315350"/>
    <w:rsid w:val="00315965"/>
    <w:rsid w:val="00320CBD"/>
    <w:rsid w:val="00324A13"/>
    <w:rsid w:val="00324B1B"/>
    <w:rsid w:val="00324B5C"/>
    <w:rsid w:val="00324BF9"/>
    <w:rsid w:val="00326298"/>
    <w:rsid w:val="003304AF"/>
    <w:rsid w:val="003322CC"/>
    <w:rsid w:val="003334BD"/>
    <w:rsid w:val="00334616"/>
    <w:rsid w:val="003373D8"/>
    <w:rsid w:val="00340B56"/>
    <w:rsid w:val="00340BA7"/>
    <w:rsid w:val="00342C1A"/>
    <w:rsid w:val="00342EF2"/>
    <w:rsid w:val="00343E9C"/>
    <w:rsid w:val="0034439D"/>
    <w:rsid w:val="00344D91"/>
    <w:rsid w:val="0034568B"/>
    <w:rsid w:val="00350303"/>
    <w:rsid w:val="00351E0A"/>
    <w:rsid w:val="00353232"/>
    <w:rsid w:val="0035338C"/>
    <w:rsid w:val="0035338F"/>
    <w:rsid w:val="00353BD0"/>
    <w:rsid w:val="003547CD"/>
    <w:rsid w:val="003626ED"/>
    <w:rsid w:val="003630E3"/>
    <w:rsid w:val="00371584"/>
    <w:rsid w:val="00372340"/>
    <w:rsid w:val="00372BD3"/>
    <w:rsid w:val="0037651A"/>
    <w:rsid w:val="003769D8"/>
    <w:rsid w:val="00380D31"/>
    <w:rsid w:val="00381A5C"/>
    <w:rsid w:val="00387066"/>
    <w:rsid w:val="003875AD"/>
    <w:rsid w:val="003912D6"/>
    <w:rsid w:val="00391525"/>
    <w:rsid w:val="00392AB9"/>
    <w:rsid w:val="00394D56"/>
    <w:rsid w:val="00394D88"/>
    <w:rsid w:val="00394F49"/>
    <w:rsid w:val="00396F7C"/>
    <w:rsid w:val="003A185C"/>
    <w:rsid w:val="003A1C16"/>
    <w:rsid w:val="003A4B78"/>
    <w:rsid w:val="003A4B91"/>
    <w:rsid w:val="003A4E8A"/>
    <w:rsid w:val="003A5833"/>
    <w:rsid w:val="003A5F47"/>
    <w:rsid w:val="003A6AAC"/>
    <w:rsid w:val="003B0C7B"/>
    <w:rsid w:val="003B0C9C"/>
    <w:rsid w:val="003B2DCE"/>
    <w:rsid w:val="003B3835"/>
    <w:rsid w:val="003B6815"/>
    <w:rsid w:val="003B6EBF"/>
    <w:rsid w:val="003B7E3A"/>
    <w:rsid w:val="003C10C1"/>
    <w:rsid w:val="003C20DC"/>
    <w:rsid w:val="003C4D3F"/>
    <w:rsid w:val="003C6913"/>
    <w:rsid w:val="003D17AE"/>
    <w:rsid w:val="003D5411"/>
    <w:rsid w:val="003D581A"/>
    <w:rsid w:val="003D7553"/>
    <w:rsid w:val="003E1DD6"/>
    <w:rsid w:val="003E46F5"/>
    <w:rsid w:val="003F02D2"/>
    <w:rsid w:val="003F38CD"/>
    <w:rsid w:val="003F3CBD"/>
    <w:rsid w:val="003F4A34"/>
    <w:rsid w:val="003F4F7C"/>
    <w:rsid w:val="003F586F"/>
    <w:rsid w:val="003F61AC"/>
    <w:rsid w:val="003F7167"/>
    <w:rsid w:val="003F7757"/>
    <w:rsid w:val="0040018A"/>
    <w:rsid w:val="00403DEB"/>
    <w:rsid w:val="00403E4F"/>
    <w:rsid w:val="00407214"/>
    <w:rsid w:val="00410744"/>
    <w:rsid w:val="004112AA"/>
    <w:rsid w:val="0041269C"/>
    <w:rsid w:val="004133A8"/>
    <w:rsid w:val="00413A1B"/>
    <w:rsid w:val="0041427A"/>
    <w:rsid w:val="004145C7"/>
    <w:rsid w:val="00416C22"/>
    <w:rsid w:val="00421049"/>
    <w:rsid w:val="00422F3A"/>
    <w:rsid w:val="00424E5F"/>
    <w:rsid w:val="0042667A"/>
    <w:rsid w:val="00426F08"/>
    <w:rsid w:val="0042773B"/>
    <w:rsid w:val="0043040F"/>
    <w:rsid w:val="00430C4D"/>
    <w:rsid w:val="00436654"/>
    <w:rsid w:val="00441EEB"/>
    <w:rsid w:val="0045256C"/>
    <w:rsid w:val="004525CB"/>
    <w:rsid w:val="0045715D"/>
    <w:rsid w:val="0046296B"/>
    <w:rsid w:val="00465588"/>
    <w:rsid w:val="004721E9"/>
    <w:rsid w:val="00474A84"/>
    <w:rsid w:val="00477276"/>
    <w:rsid w:val="00490E2D"/>
    <w:rsid w:val="004930EF"/>
    <w:rsid w:val="00494723"/>
    <w:rsid w:val="00496D0E"/>
    <w:rsid w:val="004A17C7"/>
    <w:rsid w:val="004A2195"/>
    <w:rsid w:val="004A3FAB"/>
    <w:rsid w:val="004A4927"/>
    <w:rsid w:val="004A6C44"/>
    <w:rsid w:val="004B06BE"/>
    <w:rsid w:val="004B507D"/>
    <w:rsid w:val="004B515A"/>
    <w:rsid w:val="004B54D9"/>
    <w:rsid w:val="004B62AC"/>
    <w:rsid w:val="004C4C2D"/>
    <w:rsid w:val="004C5DD1"/>
    <w:rsid w:val="004D0DD7"/>
    <w:rsid w:val="004D624B"/>
    <w:rsid w:val="004D71F0"/>
    <w:rsid w:val="004E0ED5"/>
    <w:rsid w:val="004E149A"/>
    <w:rsid w:val="004E15A3"/>
    <w:rsid w:val="004E2A26"/>
    <w:rsid w:val="004E3F4C"/>
    <w:rsid w:val="004E51B5"/>
    <w:rsid w:val="004E63F4"/>
    <w:rsid w:val="004F3694"/>
    <w:rsid w:val="004F3C3A"/>
    <w:rsid w:val="004F4807"/>
    <w:rsid w:val="004F59C9"/>
    <w:rsid w:val="004F6B51"/>
    <w:rsid w:val="004F7F65"/>
    <w:rsid w:val="00504D75"/>
    <w:rsid w:val="005121D4"/>
    <w:rsid w:val="00514D1B"/>
    <w:rsid w:val="0051744C"/>
    <w:rsid w:val="00517AD2"/>
    <w:rsid w:val="005202E3"/>
    <w:rsid w:val="0052060E"/>
    <w:rsid w:val="0052138A"/>
    <w:rsid w:val="0052364E"/>
    <w:rsid w:val="00523F67"/>
    <w:rsid w:val="00525DF6"/>
    <w:rsid w:val="00526EEA"/>
    <w:rsid w:val="00527388"/>
    <w:rsid w:val="00530BF1"/>
    <w:rsid w:val="00531B69"/>
    <w:rsid w:val="00533915"/>
    <w:rsid w:val="00534438"/>
    <w:rsid w:val="00534585"/>
    <w:rsid w:val="0053718C"/>
    <w:rsid w:val="00537C7E"/>
    <w:rsid w:val="00540741"/>
    <w:rsid w:val="0054161C"/>
    <w:rsid w:val="00544F52"/>
    <w:rsid w:val="00551E3B"/>
    <w:rsid w:val="00552D83"/>
    <w:rsid w:val="00555E7D"/>
    <w:rsid w:val="0055677C"/>
    <w:rsid w:val="0056135E"/>
    <w:rsid w:val="0056453B"/>
    <w:rsid w:val="00567FFB"/>
    <w:rsid w:val="00573A7F"/>
    <w:rsid w:val="005741D1"/>
    <w:rsid w:val="00576659"/>
    <w:rsid w:val="005767C5"/>
    <w:rsid w:val="00585E4A"/>
    <w:rsid w:val="0058668E"/>
    <w:rsid w:val="005915BA"/>
    <w:rsid w:val="005923EB"/>
    <w:rsid w:val="00593C16"/>
    <w:rsid w:val="00595623"/>
    <w:rsid w:val="005A16EB"/>
    <w:rsid w:val="005A1F89"/>
    <w:rsid w:val="005A3414"/>
    <w:rsid w:val="005A4255"/>
    <w:rsid w:val="005B1560"/>
    <w:rsid w:val="005B2836"/>
    <w:rsid w:val="005B5C20"/>
    <w:rsid w:val="005B645C"/>
    <w:rsid w:val="005C0BC4"/>
    <w:rsid w:val="005C1ABC"/>
    <w:rsid w:val="005C2547"/>
    <w:rsid w:val="005C4D84"/>
    <w:rsid w:val="005E0CA2"/>
    <w:rsid w:val="005E2D44"/>
    <w:rsid w:val="005E49DC"/>
    <w:rsid w:val="005F0928"/>
    <w:rsid w:val="005F20DE"/>
    <w:rsid w:val="005F33D9"/>
    <w:rsid w:val="005F6088"/>
    <w:rsid w:val="006002F2"/>
    <w:rsid w:val="006022CD"/>
    <w:rsid w:val="00606C38"/>
    <w:rsid w:val="006101EB"/>
    <w:rsid w:val="00610676"/>
    <w:rsid w:val="0061073A"/>
    <w:rsid w:val="00610798"/>
    <w:rsid w:val="00611C5F"/>
    <w:rsid w:val="00614AEF"/>
    <w:rsid w:val="00616E2D"/>
    <w:rsid w:val="00620296"/>
    <w:rsid w:val="00622ED3"/>
    <w:rsid w:val="00623175"/>
    <w:rsid w:val="0062417B"/>
    <w:rsid w:val="00630D69"/>
    <w:rsid w:val="00642A58"/>
    <w:rsid w:val="00644240"/>
    <w:rsid w:val="00644B60"/>
    <w:rsid w:val="0064514F"/>
    <w:rsid w:val="00647381"/>
    <w:rsid w:val="0064771E"/>
    <w:rsid w:val="00650B42"/>
    <w:rsid w:val="00662218"/>
    <w:rsid w:val="006623E4"/>
    <w:rsid w:val="006626BE"/>
    <w:rsid w:val="0066396F"/>
    <w:rsid w:val="00670853"/>
    <w:rsid w:val="00676AA7"/>
    <w:rsid w:val="006802A4"/>
    <w:rsid w:val="00681F2A"/>
    <w:rsid w:val="006832E3"/>
    <w:rsid w:val="00690D53"/>
    <w:rsid w:val="006935C9"/>
    <w:rsid w:val="006938F2"/>
    <w:rsid w:val="0069590F"/>
    <w:rsid w:val="006A2D08"/>
    <w:rsid w:val="006B00F1"/>
    <w:rsid w:val="006B03C3"/>
    <w:rsid w:val="006C05D6"/>
    <w:rsid w:val="006C0B33"/>
    <w:rsid w:val="006C1A36"/>
    <w:rsid w:val="006C1E7C"/>
    <w:rsid w:val="006C4AAC"/>
    <w:rsid w:val="006D0375"/>
    <w:rsid w:val="006D225B"/>
    <w:rsid w:val="006D6DB5"/>
    <w:rsid w:val="006E49E9"/>
    <w:rsid w:val="006E5351"/>
    <w:rsid w:val="006E569C"/>
    <w:rsid w:val="006F02FA"/>
    <w:rsid w:val="006F086B"/>
    <w:rsid w:val="006F2A75"/>
    <w:rsid w:val="006F54E9"/>
    <w:rsid w:val="006F6E61"/>
    <w:rsid w:val="00702111"/>
    <w:rsid w:val="00703596"/>
    <w:rsid w:val="00703683"/>
    <w:rsid w:val="00703EE6"/>
    <w:rsid w:val="00704E66"/>
    <w:rsid w:val="0070575A"/>
    <w:rsid w:val="00712AC7"/>
    <w:rsid w:val="007143B0"/>
    <w:rsid w:val="00716F37"/>
    <w:rsid w:val="0072045B"/>
    <w:rsid w:val="00721056"/>
    <w:rsid w:val="0072451E"/>
    <w:rsid w:val="007315E2"/>
    <w:rsid w:val="00731CC6"/>
    <w:rsid w:val="00731FE0"/>
    <w:rsid w:val="007327C1"/>
    <w:rsid w:val="007405D0"/>
    <w:rsid w:val="00743253"/>
    <w:rsid w:val="007474DC"/>
    <w:rsid w:val="00750287"/>
    <w:rsid w:val="00750C7E"/>
    <w:rsid w:val="00750FCB"/>
    <w:rsid w:val="00752646"/>
    <w:rsid w:val="00752682"/>
    <w:rsid w:val="00753651"/>
    <w:rsid w:val="00755CBF"/>
    <w:rsid w:val="007604D4"/>
    <w:rsid w:val="00761609"/>
    <w:rsid w:val="00763442"/>
    <w:rsid w:val="00763D9E"/>
    <w:rsid w:val="0076504B"/>
    <w:rsid w:val="007653CE"/>
    <w:rsid w:val="0077459D"/>
    <w:rsid w:val="0077575B"/>
    <w:rsid w:val="00776484"/>
    <w:rsid w:val="00776EC8"/>
    <w:rsid w:val="007811F5"/>
    <w:rsid w:val="007855AE"/>
    <w:rsid w:val="00787CCB"/>
    <w:rsid w:val="00796642"/>
    <w:rsid w:val="00796D1F"/>
    <w:rsid w:val="007A223F"/>
    <w:rsid w:val="007A3C9E"/>
    <w:rsid w:val="007A65FF"/>
    <w:rsid w:val="007A717C"/>
    <w:rsid w:val="007B21A9"/>
    <w:rsid w:val="007B2691"/>
    <w:rsid w:val="007B4E32"/>
    <w:rsid w:val="007B6746"/>
    <w:rsid w:val="007B7DEB"/>
    <w:rsid w:val="007C68CB"/>
    <w:rsid w:val="007C7BF4"/>
    <w:rsid w:val="007D120C"/>
    <w:rsid w:val="007D38A3"/>
    <w:rsid w:val="007D38D2"/>
    <w:rsid w:val="007D3D48"/>
    <w:rsid w:val="007D4248"/>
    <w:rsid w:val="007D79A0"/>
    <w:rsid w:val="007E0667"/>
    <w:rsid w:val="007E7941"/>
    <w:rsid w:val="007F0430"/>
    <w:rsid w:val="007F1806"/>
    <w:rsid w:val="007F2271"/>
    <w:rsid w:val="007F332E"/>
    <w:rsid w:val="00813223"/>
    <w:rsid w:val="008140DD"/>
    <w:rsid w:val="008153B5"/>
    <w:rsid w:val="00815775"/>
    <w:rsid w:val="008159AF"/>
    <w:rsid w:val="00817605"/>
    <w:rsid w:val="00821A14"/>
    <w:rsid w:val="00824989"/>
    <w:rsid w:val="00831E9F"/>
    <w:rsid w:val="0083337B"/>
    <w:rsid w:val="00836D72"/>
    <w:rsid w:val="00837A14"/>
    <w:rsid w:val="008414D5"/>
    <w:rsid w:val="0085075F"/>
    <w:rsid w:val="00851052"/>
    <w:rsid w:val="00853D27"/>
    <w:rsid w:val="00854743"/>
    <w:rsid w:val="00854E77"/>
    <w:rsid w:val="00856604"/>
    <w:rsid w:val="00860966"/>
    <w:rsid w:val="0086124C"/>
    <w:rsid w:val="008613C3"/>
    <w:rsid w:val="008655A5"/>
    <w:rsid w:val="00865926"/>
    <w:rsid w:val="008659B1"/>
    <w:rsid w:val="008756AC"/>
    <w:rsid w:val="00882D72"/>
    <w:rsid w:val="0088337A"/>
    <w:rsid w:val="00886429"/>
    <w:rsid w:val="00886B6C"/>
    <w:rsid w:val="00886EF5"/>
    <w:rsid w:val="0088702E"/>
    <w:rsid w:val="0088714E"/>
    <w:rsid w:val="0089108E"/>
    <w:rsid w:val="00891AB9"/>
    <w:rsid w:val="00891B5D"/>
    <w:rsid w:val="008948E7"/>
    <w:rsid w:val="00897583"/>
    <w:rsid w:val="00897F12"/>
    <w:rsid w:val="008A3C5F"/>
    <w:rsid w:val="008A595F"/>
    <w:rsid w:val="008A6FA3"/>
    <w:rsid w:val="008A7AB2"/>
    <w:rsid w:val="008B202D"/>
    <w:rsid w:val="008B340E"/>
    <w:rsid w:val="008B60CC"/>
    <w:rsid w:val="008B7CB7"/>
    <w:rsid w:val="008C0313"/>
    <w:rsid w:val="008C0B45"/>
    <w:rsid w:val="008C1B60"/>
    <w:rsid w:val="008C1DBA"/>
    <w:rsid w:val="008C37B2"/>
    <w:rsid w:val="008D1AED"/>
    <w:rsid w:val="008D439C"/>
    <w:rsid w:val="008D4570"/>
    <w:rsid w:val="008D634F"/>
    <w:rsid w:val="008D6DD7"/>
    <w:rsid w:val="008D725C"/>
    <w:rsid w:val="008E08DB"/>
    <w:rsid w:val="008E29ED"/>
    <w:rsid w:val="008E3F38"/>
    <w:rsid w:val="008E4469"/>
    <w:rsid w:val="008E512F"/>
    <w:rsid w:val="008E6DBF"/>
    <w:rsid w:val="008F0375"/>
    <w:rsid w:val="008F1E22"/>
    <w:rsid w:val="008F38D0"/>
    <w:rsid w:val="008F41F4"/>
    <w:rsid w:val="008F4578"/>
    <w:rsid w:val="008F5188"/>
    <w:rsid w:val="008F5953"/>
    <w:rsid w:val="008F7174"/>
    <w:rsid w:val="0090136B"/>
    <w:rsid w:val="009023F9"/>
    <w:rsid w:val="00905263"/>
    <w:rsid w:val="009057B7"/>
    <w:rsid w:val="00907117"/>
    <w:rsid w:val="00910542"/>
    <w:rsid w:val="00912B3F"/>
    <w:rsid w:val="00924F46"/>
    <w:rsid w:val="0093164A"/>
    <w:rsid w:val="0093164D"/>
    <w:rsid w:val="00933482"/>
    <w:rsid w:val="0093377C"/>
    <w:rsid w:val="00934936"/>
    <w:rsid w:val="009358BD"/>
    <w:rsid w:val="00940CF6"/>
    <w:rsid w:val="00942FA9"/>
    <w:rsid w:val="00944C04"/>
    <w:rsid w:val="009453A7"/>
    <w:rsid w:val="009458FA"/>
    <w:rsid w:val="00952DD7"/>
    <w:rsid w:val="00953195"/>
    <w:rsid w:val="00957C46"/>
    <w:rsid w:val="009620C5"/>
    <w:rsid w:val="00962CD9"/>
    <w:rsid w:val="009650C6"/>
    <w:rsid w:val="00965D7D"/>
    <w:rsid w:val="00971A46"/>
    <w:rsid w:val="00972935"/>
    <w:rsid w:val="00972953"/>
    <w:rsid w:val="00972A23"/>
    <w:rsid w:val="0097439E"/>
    <w:rsid w:val="00974E01"/>
    <w:rsid w:val="009814E4"/>
    <w:rsid w:val="00983F81"/>
    <w:rsid w:val="00986418"/>
    <w:rsid w:val="009872C7"/>
    <w:rsid w:val="00992CE9"/>
    <w:rsid w:val="00993E2A"/>
    <w:rsid w:val="00994FDF"/>
    <w:rsid w:val="009959E2"/>
    <w:rsid w:val="0099786E"/>
    <w:rsid w:val="009B1218"/>
    <w:rsid w:val="009B1829"/>
    <w:rsid w:val="009B2AD0"/>
    <w:rsid w:val="009B329D"/>
    <w:rsid w:val="009B6941"/>
    <w:rsid w:val="009B6A1F"/>
    <w:rsid w:val="009C5F59"/>
    <w:rsid w:val="009C61DF"/>
    <w:rsid w:val="009C6506"/>
    <w:rsid w:val="009C6A54"/>
    <w:rsid w:val="009D08FB"/>
    <w:rsid w:val="009D0967"/>
    <w:rsid w:val="009D1351"/>
    <w:rsid w:val="009D4BD1"/>
    <w:rsid w:val="009D5D6F"/>
    <w:rsid w:val="009D62DE"/>
    <w:rsid w:val="009E13BF"/>
    <w:rsid w:val="009E1AF1"/>
    <w:rsid w:val="009E1FBC"/>
    <w:rsid w:val="009E2181"/>
    <w:rsid w:val="009E29FC"/>
    <w:rsid w:val="009E3F15"/>
    <w:rsid w:val="009E4E8C"/>
    <w:rsid w:val="009E55F2"/>
    <w:rsid w:val="009E5972"/>
    <w:rsid w:val="009E798D"/>
    <w:rsid w:val="009F1A77"/>
    <w:rsid w:val="009F3886"/>
    <w:rsid w:val="009F3EB3"/>
    <w:rsid w:val="009F4311"/>
    <w:rsid w:val="00A006AA"/>
    <w:rsid w:val="00A05811"/>
    <w:rsid w:val="00A11719"/>
    <w:rsid w:val="00A117F7"/>
    <w:rsid w:val="00A1708B"/>
    <w:rsid w:val="00A17D2D"/>
    <w:rsid w:val="00A24D90"/>
    <w:rsid w:val="00A3397F"/>
    <w:rsid w:val="00A378DD"/>
    <w:rsid w:val="00A419C2"/>
    <w:rsid w:val="00A41D8F"/>
    <w:rsid w:val="00A461C0"/>
    <w:rsid w:val="00A52021"/>
    <w:rsid w:val="00A52047"/>
    <w:rsid w:val="00A5419E"/>
    <w:rsid w:val="00A5619F"/>
    <w:rsid w:val="00A62000"/>
    <w:rsid w:val="00A6322F"/>
    <w:rsid w:val="00A6434F"/>
    <w:rsid w:val="00A65482"/>
    <w:rsid w:val="00A6737E"/>
    <w:rsid w:val="00A6798D"/>
    <w:rsid w:val="00A67F23"/>
    <w:rsid w:val="00A7004C"/>
    <w:rsid w:val="00A70069"/>
    <w:rsid w:val="00A7045A"/>
    <w:rsid w:val="00A766FC"/>
    <w:rsid w:val="00A813F8"/>
    <w:rsid w:val="00A81A6E"/>
    <w:rsid w:val="00A81C3B"/>
    <w:rsid w:val="00A87267"/>
    <w:rsid w:val="00A92516"/>
    <w:rsid w:val="00A92A30"/>
    <w:rsid w:val="00A97676"/>
    <w:rsid w:val="00AB3267"/>
    <w:rsid w:val="00AB4319"/>
    <w:rsid w:val="00AB6ECF"/>
    <w:rsid w:val="00AB7546"/>
    <w:rsid w:val="00AB7A76"/>
    <w:rsid w:val="00AC22C3"/>
    <w:rsid w:val="00AC72CC"/>
    <w:rsid w:val="00AD57CD"/>
    <w:rsid w:val="00AE7EEE"/>
    <w:rsid w:val="00AF0695"/>
    <w:rsid w:val="00AF0F17"/>
    <w:rsid w:val="00AF29E8"/>
    <w:rsid w:val="00AF6BA8"/>
    <w:rsid w:val="00B00A5C"/>
    <w:rsid w:val="00B03170"/>
    <w:rsid w:val="00B03A74"/>
    <w:rsid w:val="00B06A02"/>
    <w:rsid w:val="00B10C54"/>
    <w:rsid w:val="00B134CF"/>
    <w:rsid w:val="00B20367"/>
    <w:rsid w:val="00B20C26"/>
    <w:rsid w:val="00B21765"/>
    <w:rsid w:val="00B24C89"/>
    <w:rsid w:val="00B26186"/>
    <w:rsid w:val="00B326A3"/>
    <w:rsid w:val="00B34B6A"/>
    <w:rsid w:val="00B35ABE"/>
    <w:rsid w:val="00B35D46"/>
    <w:rsid w:val="00B36834"/>
    <w:rsid w:val="00B4280F"/>
    <w:rsid w:val="00B4293F"/>
    <w:rsid w:val="00B43638"/>
    <w:rsid w:val="00B4627F"/>
    <w:rsid w:val="00B46EF0"/>
    <w:rsid w:val="00B4772B"/>
    <w:rsid w:val="00B47B00"/>
    <w:rsid w:val="00B516A5"/>
    <w:rsid w:val="00B52FFA"/>
    <w:rsid w:val="00B55C21"/>
    <w:rsid w:val="00B573AF"/>
    <w:rsid w:val="00B57665"/>
    <w:rsid w:val="00B600AA"/>
    <w:rsid w:val="00B62068"/>
    <w:rsid w:val="00B62952"/>
    <w:rsid w:val="00B635EF"/>
    <w:rsid w:val="00B66B6A"/>
    <w:rsid w:val="00B737C1"/>
    <w:rsid w:val="00B77BF0"/>
    <w:rsid w:val="00B77CAA"/>
    <w:rsid w:val="00B80B6C"/>
    <w:rsid w:val="00B8194D"/>
    <w:rsid w:val="00B83CC6"/>
    <w:rsid w:val="00B85BCE"/>
    <w:rsid w:val="00B90128"/>
    <w:rsid w:val="00B901FE"/>
    <w:rsid w:val="00B91C99"/>
    <w:rsid w:val="00B93518"/>
    <w:rsid w:val="00B95255"/>
    <w:rsid w:val="00B96244"/>
    <w:rsid w:val="00B97971"/>
    <w:rsid w:val="00BA0BA5"/>
    <w:rsid w:val="00BA2E46"/>
    <w:rsid w:val="00BA55C9"/>
    <w:rsid w:val="00BB049E"/>
    <w:rsid w:val="00BB1BFE"/>
    <w:rsid w:val="00BB7D77"/>
    <w:rsid w:val="00BC003C"/>
    <w:rsid w:val="00BC0078"/>
    <w:rsid w:val="00BC08DA"/>
    <w:rsid w:val="00BC14C0"/>
    <w:rsid w:val="00BC2F07"/>
    <w:rsid w:val="00BC4494"/>
    <w:rsid w:val="00BC68EF"/>
    <w:rsid w:val="00BD0C97"/>
    <w:rsid w:val="00BD0EA5"/>
    <w:rsid w:val="00BD199E"/>
    <w:rsid w:val="00BD4A22"/>
    <w:rsid w:val="00BD4B21"/>
    <w:rsid w:val="00BD6C49"/>
    <w:rsid w:val="00BF0629"/>
    <w:rsid w:val="00BF3D4E"/>
    <w:rsid w:val="00BF6D4B"/>
    <w:rsid w:val="00C000FD"/>
    <w:rsid w:val="00C06739"/>
    <w:rsid w:val="00C103A0"/>
    <w:rsid w:val="00C11748"/>
    <w:rsid w:val="00C176AA"/>
    <w:rsid w:val="00C2602A"/>
    <w:rsid w:val="00C32B64"/>
    <w:rsid w:val="00C35350"/>
    <w:rsid w:val="00C47FCE"/>
    <w:rsid w:val="00C56023"/>
    <w:rsid w:val="00C620A8"/>
    <w:rsid w:val="00C62116"/>
    <w:rsid w:val="00C631A0"/>
    <w:rsid w:val="00C7172E"/>
    <w:rsid w:val="00C72948"/>
    <w:rsid w:val="00C73C85"/>
    <w:rsid w:val="00C75C84"/>
    <w:rsid w:val="00C760D5"/>
    <w:rsid w:val="00C77EA8"/>
    <w:rsid w:val="00C80758"/>
    <w:rsid w:val="00C83363"/>
    <w:rsid w:val="00C8549B"/>
    <w:rsid w:val="00C86B06"/>
    <w:rsid w:val="00C9334C"/>
    <w:rsid w:val="00C93A14"/>
    <w:rsid w:val="00C95267"/>
    <w:rsid w:val="00C9541F"/>
    <w:rsid w:val="00C97262"/>
    <w:rsid w:val="00CA06B2"/>
    <w:rsid w:val="00CA612C"/>
    <w:rsid w:val="00CA6746"/>
    <w:rsid w:val="00CA71E9"/>
    <w:rsid w:val="00CB2824"/>
    <w:rsid w:val="00CB329D"/>
    <w:rsid w:val="00CB4942"/>
    <w:rsid w:val="00CC3553"/>
    <w:rsid w:val="00CC69B4"/>
    <w:rsid w:val="00CC7A06"/>
    <w:rsid w:val="00CD02D2"/>
    <w:rsid w:val="00CD0C32"/>
    <w:rsid w:val="00CD2462"/>
    <w:rsid w:val="00CD35D9"/>
    <w:rsid w:val="00CD67D7"/>
    <w:rsid w:val="00CE3402"/>
    <w:rsid w:val="00CE49E5"/>
    <w:rsid w:val="00CF029C"/>
    <w:rsid w:val="00CF08DC"/>
    <w:rsid w:val="00CF5B79"/>
    <w:rsid w:val="00CF6878"/>
    <w:rsid w:val="00D048E2"/>
    <w:rsid w:val="00D06110"/>
    <w:rsid w:val="00D075D3"/>
    <w:rsid w:val="00D12424"/>
    <w:rsid w:val="00D13BA0"/>
    <w:rsid w:val="00D1614E"/>
    <w:rsid w:val="00D17591"/>
    <w:rsid w:val="00D2134C"/>
    <w:rsid w:val="00D217FA"/>
    <w:rsid w:val="00D21D88"/>
    <w:rsid w:val="00D24EB5"/>
    <w:rsid w:val="00D25501"/>
    <w:rsid w:val="00D25F5F"/>
    <w:rsid w:val="00D26BBC"/>
    <w:rsid w:val="00D27235"/>
    <w:rsid w:val="00D311EC"/>
    <w:rsid w:val="00D3300C"/>
    <w:rsid w:val="00D33E94"/>
    <w:rsid w:val="00D402D1"/>
    <w:rsid w:val="00D4058F"/>
    <w:rsid w:val="00D419EC"/>
    <w:rsid w:val="00D41CCA"/>
    <w:rsid w:val="00D425B5"/>
    <w:rsid w:val="00D445A9"/>
    <w:rsid w:val="00D50F38"/>
    <w:rsid w:val="00D53BC0"/>
    <w:rsid w:val="00D55459"/>
    <w:rsid w:val="00D608F8"/>
    <w:rsid w:val="00D64DA8"/>
    <w:rsid w:val="00D64F3A"/>
    <w:rsid w:val="00D67670"/>
    <w:rsid w:val="00D701A6"/>
    <w:rsid w:val="00D71303"/>
    <w:rsid w:val="00D73DE9"/>
    <w:rsid w:val="00D7500D"/>
    <w:rsid w:val="00D750C3"/>
    <w:rsid w:val="00D75AE2"/>
    <w:rsid w:val="00D76165"/>
    <w:rsid w:val="00D82AAA"/>
    <w:rsid w:val="00D9416E"/>
    <w:rsid w:val="00D94863"/>
    <w:rsid w:val="00D94A88"/>
    <w:rsid w:val="00D94BB2"/>
    <w:rsid w:val="00DA05FF"/>
    <w:rsid w:val="00DA141A"/>
    <w:rsid w:val="00DA230D"/>
    <w:rsid w:val="00DA4E4D"/>
    <w:rsid w:val="00DA5F13"/>
    <w:rsid w:val="00DB21EA"/>
    <w:rsid w:val="00DB4E81"/>
    <w:rsid w:val="00DB7967"/>
    <w:rsid w:val="00DC0F6D"/>
    <w:rsid w:val="00DC2F25"/>
    <w:rsid w:val="00DC31CE"/>
    <w:rsid w:val="00DC4F20"/>
    <w:rsid w:val="00DD0E6D"/>
    <w:rsid w:val="00DD2B78"/>
    <w:rsid w:val="00DE39FD"/>
    <w:rsid w:val="00DE7476"/>
    <w:rsid w:val="00DE7641"/>
    <w:rsid w:val="00DE7B0D"/>
    <w:rsid w:val="00DF05E2"/>
    <w:rsid w:val="00DF0DA9"/>
    <w:rsid w:val="00DF2D6B"/>
    <w:rsid w:val="00DF4274"/>
    <w:rsid w:val="00DF5B4B"/>
    <w:rsid w:val="00DF6014"/>
    <w:rsid w:val="00DF70DE"/>
    <w:rsid w:val="00DF7427"/>
    <w:rsid w:val="00E00825"/>
    <w:rsid w:val="00E01CC2"/>
    <w:rsid w:val="00E025B5"/>
    <w:rsid w:val="00E03F79"/>
    <w:rsid w:val="00E0574A"/>
    <w:rsid w:val="00E13078"/>
    <w:rsid w:val="00E16F58"/>
    <w:rsid w:val="00E21E8D"/>
    <w:rsid w:val="00E2238D"/>
    <w:rsid w:val="00E24A4C"/>
    <w:rsid w:val="00E3129B"/>
    <w:rsid w:val="00E3599B"/>
    <w:rsid w:val="00E3743A"/>
    <w:rsid w:val="00E46A7D"/>
    <w:rsid w:val="00E476CF"/>
    <w:rsid w:val="00E50101"/>
    <w:rsid w:val="00E514ED"/>
    <w:rsid w:val="00E5338A"/>
    <w:rsid w:val="00E576DE"/>
    <w:rsid w:val="00E57F56"/>
    <w:rsid w:val="00E604F3"/>
    <w:rsid w:val="00E61429"/>
    <w:rsid w:val="00E61EF7"/>
    <w:rsid w:val="00E6454A"/>
    <w:rsid w:val="00E67CD6"/>
    <w:rsid w:val="00E703D6"/>
    <w:rsid w:val="00E71969"/>
    <w:rsid w:val="00E7495A"/>
    <w:rsid w:val="00E74FF7"/>
    <w:rsid w:val="00E76944"/>
    <w:rsid w:val="00E8351A"/>
    <w:rsid w:val="00E836D8"/>
    <w:rsid w:val="00E84441"/>
    <w:rsid w:val="00E86C95"/>
    <w:rsid w:val="00E906A8"/>
    <w:rsid w:val="00E90DC0"/>
    <w:rsid w:val="00E9262A"/>
    <w:rsid w:val="00EA0F6A"/>
    <w:rsid w:val="00EA27CE"/>
    <w:rsid w:val="00EA4243"/>
    <w:rsid w:val="00EA6155"/>
    <w:rsid w:val="00EA7516"/>
    <w:rsid w:val="00EB07C5"/>
    <w:rsid w:val="00EB4D69"/>
    <w:rsid w:val="00EB7D13"/>
    <w:rsid w:val="00EB7F96"/>
    <w:rsid w:val="00EC1093"/>
    <w:rsid w:val="00EC120F"/>
    <w:rsid w:val="00EC37A2"/>
    <w:rsid w:val="00EC71FB"/>
    <w:rsid w:val="00ED0833"/>
    <w:rsid w:val="00ED119D"/>
    <w:rsid w:val="00ED137F"/>
    <w:rsid w:val="00ED21CF"/>
    <w:rsid w:val="00ED2DE0"/>
    <w:rsid w:val="00ED3CEE"/>
    <w:rsid w:val="00ED611C"/>
    <w:rsid w:val="00EE0321"/>
    <w:rsid w:val="00EE21D9"/>
    <w:rsid w:val="00EE5430"/>
    <w:rsid w:val="00EE5556"/>
    <w:rsid w:val="00EE57DE"/>
    <w:rsid w:val="00EE6630"/>
    <w:rsid w:val="00EF023A"/>
    <w:rsid w:val="00EF0E3A"/>
    <w:rsid w:val="00EF2F29"/>
    <w:rsid w:val="00EF6159"/>
    <w:rsid w:val="00EF731A"/>
    <w:rsid w:val="00F00DA0"/>
    <w:rsid w:val="00F03D29"/>
    <w:rsid w:val="00F04710"/>
    <w:rsid w:val="00F06E90"/>
    <w:rsid w:val="00F100BF"/>
    <w:rsid w:val="00F12B12"/>
    <w:rsid w:val="00F16903"/>
    <w:rsid w:val="00F171ED"/>
    <w:rsid w:val="00F2035E"/>
    <w:rsid w:val="00F20987"/>
    <w:rsid w:val="00F2271B"/>
    <w:rsid w:val="00F255D6"/>
    <w:rsid w:val="00F26A98"/>
    <w:rsid w:val="00F31073"/>
    <w:rsid w:val="00F31925"/>
    <w:rsid w:val="00F31C20"/>
    <w:rsid w:val="00F34375"/>
    <w:rsid w:val="00F343D5"/>
    <w:rsid w:val="00F34DC6"/>
    <w:rsid w:val="00F402FF"/>
    <w:rsid w:val="00F4246F"/>
    <w:rsid w:val="00F4310B"/>
    <w:rsid w:val="00F45527"/>
    <w:rsid w:val="00F457A8"/>
    <w:rsid w:val="00F47388"/>
    <w:rsid w:val="00F47865"/>
    <w:rsid w:val="00F507D6"/>
    <w:rsid w:val="00F52DAC"/>
    <w:rsid w:val="00F60E2A"/>
    <w:rsid w:val="00F614DB"/>
    <w:rsid w:val="00F61D63"/>
    <w:rsid w:val="00F7096A"/>
    <w:rsid w:val="00F73639"/>
    <w:rsid w:val="00F73AF4"/>
    <w:rsid w:val="00F77607"/>
    <w:rsid w:val="00F80FF3"/>
    <w:rsid w:val="00F8652D"/>
    <w:rsid w:val="00F86B21"/>
    <w:rsid w:val="00F90DC4"/>
    <w:rsid w:val="00F92F1A"/>
    <w:rsid w:val="00F93632"/>
    <w:rsid w:val="00FA5B23"/>
    <w:rsid w:val="00FA5DD0"/>
    <w:rsid w:val="00FB3669"/>
    <w:rsid w:val="00FB488D"/>
    <w:rsid w:val="00FB6BBD"/>
    <w:rsid w:val="00FB6F47"/>
    <w:rsid w:val="00FC0B91"/>
    <w:rsid w:val="00FC1DD7"/>
    <w:rsid w:val="00FC21A1"/>
    <w:rsid w:val="00FC42AE"/>
    <w:rsid w:val="00FC5F3E"/>
    <w:rsid w:val="00FD0D42"/>
    <w:rsid w:val="00FD3BDE"/>
    <w:rsid w:val="00FD45D0"/>
    <w:rsid w:val="00FD72F0"/>
    <w:rsid w:val="00FE0FB5"/>
    <w:rsid w:val="00FE2CFB"/>
    <w:rsid w:val="00FE5A20"/>
    <w:rsid w:val="00FE6DE1"/>
    <w:rsid w:val="00FE7043"/>
    <w:rsid w:val="00FE7C54"/>
    <w:rsid w:val="00FF1DA0"/>
    <w:rsid w:val="00FF5F30"/>
    <w:rsid w:val="00FF66D2"/>
    <w:rsid w:val="00FF6C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A717C"/>
  </w:style>
  <w:style w:type="paragraph" w:styleId="1">
    <w:name w:val="heading 1"/>
    <w:basedOn w:val="a0"/>
    <w:next w:val="a0"/>
    <w:qFormat/>
    <w:rsid w:val="007A717C"/>
    <w:pPr>
      <w:keepNext/>
      <w:spacing w:line="360" w:lineRule="auto"/>
      <w:jc w:val="both"/>
      <w:outlineLvl w:val="0"/>
    </w:pPr>
    <w:rPr>
      <w:b/>
      <w:sz w:val="24"/>
    </w:rPr>
  </w:style>
  <w:style w:type="paragraph" w:styleId="2">
    <w:name w:val="heading 2"/>
    <w:basedOn w:val="a0"/>
    <w:next w:val="a0"/>
    <w:qFormat/>
    <w:rsid w:val="007A717C"/>
    <w:pPr>
      <w:keepNext/>
      <w:ind w:firstLine="851"/>
      <w:jc w:val="both"/>
      <w:outlineLvl w:val="1"/>
    </w:pPr>
    <w:rPr>
      <w:sz w:val="28"/>
    </w:rPr>
  </w:style>
  <w:style w:type="paragraph" w:styleId="3">
    <w:name w:val="heading 3"/>
    <w:basedOn w:val="a0"/>
    <w:next w:val="a0"/>
    <w:qFormat/>
    <w:rsid w:val="007A717C"/>
    <w:pPr>
      <w:keepNext/>
      <w:widowControl w:val="0"/>
      <w:autoSpaceDE w:val="0"/>
      <w:autoSpaceDN w:val="0"/>
      <w:adjustRightInd w:val="0"/>
      <w:outlineLvl w:val="2"/>
    </w:pPr>
    <w:rPr>
      <w:b/>
      <w:bCs/>
      <w:sz w:val="28"/>
      <w:szCs w:val="22"/>
    </w:rPr>
  </w:style>
  <w:style w:type="paragraph" w:styleId="4">
    <w:name w:val="heading 4"/>
    <w:basedOn w:val="a0"/>
    <w:next w:val="a0"/>
    <w:qFormat/>
    <w:rsid w:val="007A717C"/>
    <w:pPr>
      <w:keepNext/>
      <w:autoSpaceDE w:val="0"/>
      <w:autoSpaceDN w:val="0"/>
      <w:adjustRightInd w:val="0"/>
      <w:ind w:firstLine="709"/>
      <w:outlineLvl w:val="3"/>
    </w:pPr>
    <w:rPr>
      <w:rFonts w:eastAsia="MT Extra"/>
      <w:b/>
      <w:bCs/>
      <w:sz w:val="24"/>
    </w:rPr>
  </w:style>
  <w:style w:type="paragraph" w:styleId="5">
    <w:name w:val="heading 5"/>
    <w:basedOn w:val="a0"/>
    <w:next w:val="a0"/>
    <w:link w:val="50"/>
    <w:qFormat/>
    <w:rsid w:val="007A717C"/>
    <w:pPr>
      <w:keepNext/>
      <w:jc w:val="center"/>
      <w:outlineLvl w:val="4"/>
    </w:pPr>
    <w:rPr>
      <w:sz w:val="24"/>
    </w:rPr>
  </w:style>
  <w:style w:type="paragraph" w:styleId="6">
    <w:name w:val="heading 6"/>
    <w:basedOn w:val="a0"/>
    <w:next w:val="a0"/>
    <w:qFormat/>
    <w:rsid w:val="007A717C"/>
    <w:pPr>
      <w:keepNext/>
      <w:widowControl w:val="0"/>
      <w:jc w:val="center"/>
      <w:outlineLvl w:val="5"/>
    </w:pPr>
    <w:rPr>
      <w:rFonts w:ascii="Arial" w:hAnsi="Arial"/>
      <w:b/>
      <w:snapToGrid w:val="0"/>
      <w:color w:val="000000"/>
      <w:sz w:val="16"/>
    </w:rPr>
  </w:style>
  <w:style w:type="paragraph" w:styleId="7">
    <w:name w:val="heading 7"/>
    <w:basedOn w:val="a0"/>
    <w:next w:val="a0"/>
    <w:qFormat/>
    <w:rsid w:val="007A717C"/>
    <w:pPr>
      <w:keepNext/>
      <w:widowControl w:val="0"/>
      <w:jc w:val="right"/>
      <w:outlineLvl w:val="6"/>
    </w:pPr>
    <w:rPr>
      <w:b/>
      <w:bCs/>
      <w:iCs/>
      <w:u w:val="single"/>
    </w:rPr>
  </w:style>
  <w:style w:type="paragraph" w:styleId="8">
    <w:name w:val="heading 8"/>
    <w:basedOn w:val="a0"/>
    <w:next w:val="a0"/>
    <w:qFormat/>
    <w:rsid w:val="007A717C"/>
    <w:pPr>
      <w:keepNext/>
      <w:jc w:val="center"/>
      <w:outlineLvl w:val="7"/>
    </w:pPr>
    <w:rPr>
      <w:rFonts w:ascii="Arial CYR" w:hAnsi="Arial CYR"/>
      <w:b/>
      <w:bCs/>
    </w:rPr>
  </w:style>
  <w:style w:type="paragraph" w:styleId="9">
    <w:name w:val="heading 9"/>
    <w:basedOn w:val="a0"/>
    <w:next w:val="a0"/>
    <w:qFormat/>
    <w:rsid w:val="007A717C"/>
    <w:pPr>
      <w:keepNext/>
      <w:outlineLvl w:val="8"/>
    </w:pPr>
    <w:rPr>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7A717C"/>
    <w:pPr>
      <w:tabs>
        <w:tab w:val="center" w:pos="4536"/>
        <w:tab w:val="right" w:pos="9072"/>
      </w:tabs>
    </w:pPr>
    <w:rPr>
      <w:sz w:val="22"/>
    </w:rPr>
  </w:style>
  <w:style w:type="paragraph" w:styleId="a6">
    <w:name w:val="Body Text"/>
    <w:basedOn w:val="a0"/>
    <w:link w:val="a7"/>
    <w:rsid w:val="007A717C"/>
    <w:rPr>
      <w:sz w:val="28"/>
    </w:rPr>
  </w:style>
  <w:style w:type="paragraph" w:customStyle="1" w:styleId="FR1">
    <w:name w:val="FR1"/>
    <w:rsid w:val="007A717C"/>
    <w:pPr>
      <w:spacing w:line="420" w:lineRule="auto"/>
      <w:ind w:firstLine="520"/>
    </w:pPr>
    <w:rPr>
      <w:rFonts w:ascii="MT Extra" w:eastAsia="MT Extra" w:hAnsi="MT Extra"/>
      <w:snapToGrid w:val="0"/>
      <w:sz w:val="16"/>
    </w:rPr>
  </w:style>
  <w:style w:type="paragraph" w:customStyle="1" w:styleId="10">
    <w:name w:val="Обычный (веб)1"/>
    <w:basedOn w:val="a0"/>
    <w:rsid w:val="007A717C"/>
    <w:pPr>
      <w:spacing w:before="100" w:beforeAutospacing="1" w:after="100" w:afterAutospacing="1"/>
      <w:jc w:val="both"/>
    </w:pPr>
    <w:rPr>
      <w:rFonts w:ascii="Verdana" w:hAnsi="Verdana"/>
      <w:color w:val="030303"/>
    </w:rPr>
  </w:style>
  <w:style w:type="paragraph" w:customStyle="1" w:styleId="FR3">
    <w:name w:val="FR3"/>
    <w:rsid w:val="007A717C"/>
    <w:pPr>
      <w:widowControl w:val="0"/>
      <w:autoSpaceDE w:val="0"/>
      <w:autoSpaceDN w:val="0"/>
      <w:adjustRightInd w:val="0"/>
      <w:spacing w:before="40"/>
      <w:ind w:left="5120"/>
    </w:pPr>
    <w:rPr>
      <w:sz w:val="12"/>
      <w:szCs w:val="12"/>
    </w:rPr>
  </w:style>
  <w:style w:type="paragraph" w:styleId="a8">
    <w:name w:val="header"/>
    <w:basedOn w:val="a0"/>
    <w:link w:val="a9"/>
    <w:rsid w:val="007A717C"/>
    <w:pPr>
      <w:tabs>
        <w:tab w:val="center" w:pos="4677"/>
        <w:tab w:val="right" w:pos="9355"/>
      </w:tabs>
    </w:pPr>
    <w:rPr>
      <w:sz w:val="24"/>
    </w:rPr>
  </w:style>
  <w:style w:type="paragraph" w:styleId="aa">
    <w:name w:val="Plain Text"/>
    <w:basedOn w:val="a0"/>
    <w:rsid w:val="007A717C"/>
    <w:pPr>
      <w:widowControl w:val="0"/>
    </w:pPr>
    <w:rPr>
      <w:rFonts w:ascii="Courier New" w:hAnsi="Courier New" w:cs="Arial"/>
      <w:snapToGrid w:val="0"/>
      <w:szCs w:val="22"/>
    </w:rPr>
  </w:style>
  <w:style w:type="paragraph" w:styleId="20">
    <w:name w:val="Body Text 2"/>
    <w:basedOn w:val="a0"/>
    <w:link w:val="21"/>
    <w:rsid w:val="007A717C"/>
    <w:pPr>
      <w:jc w:val="both"/>
    </w:pPr>
    <w:rPr>
      <w:sz w:val="22"/>
      <w:szCs w:val="22"/>
    </w:rPr>
  </w:style>
  <w:style w:type="paragraph" w:customStyle="1" w:styleId="11">
    <w:name w:val="Название1"/>
    <w:basedOn w:val="a0"/>
    <w:link w:val="ab"/>
    <w:qFormat/>
    <w:rsid w:val="007A717C"/>
    <w:pPr>
      <w:jc w:val="center"/>
    </w:pPr>
    <w:rPr>
      <w:b/>
      <w:bCs/>
      <w:sz w:val="24"/>
      <w:szCs w:val="24"/>
    </w:rPr>
  </w:style>
  <w:style w:type="paragraph" w:styleId="ac">
    <w:name w:val="Document Map"/>
    <w:basedOn w:val="a0"/>
    <w:semiHidden/>
    <w:rsid w:val="007A717C"/>
    <w:pPr>
      <w:shd w:val="clear" w:color="auto" w:fill="000080"/>
    </w:pPr>
    <w:rPr>
      <w:rFonts w:ascii="Tahoma" w:hAnsi="Tahoma"/>
    </w:rPr>
  </w:style>
  <w:style w:type="paragraph" w:styleId="30">
    <w:name w:val="Body Text 3"/>
    <w:basedOn w:val="a0"/>
    <w:rsid w:val="007A717C"/>
    <w:pPr>
      <w:jc w:val="center"/>
    </w:pPr>
    <w:rPr>
      <w:b/>
      <w:sz w:val="28"/>
    </w:rPr>
  </w:style>
  <w:style w:type="character" w:styleId="ad">
    <w:name w:val="Hyperlink"/>
    <w:rsid w:val="007A717C"/>
    <w:rPr>
      <w:color w:val="0000FF"/>
      <w:u w:val="single"/>
    </w:rPr>
  </w:style>
  <w:style w:type="character" w:styleId="ae">
    <w:name w:val="FollowedHyperlink"/>
    <w:rsid w:val="007A717C"/>
    <w:rPr>
      <w:color w:val="800080"/>
      <w:u w:val="single"/>
    </w:rPr>
  </w:style>
  <w:style w:type="paragraph" w:customStyle="1" w:styleId="xl24">
    <w:name w:val="xl24"/>
    <w:basedOn w:val="a0"/>
    <w:rsid w:val="007A717C"/>
    <w:pPr>
      <w:pBdr>
        <w:top w:val="single" w:sz="8" w:space="0" w:color="auto"/>
        <w:left w:val="single" w:sz="8" w:space="0" w:color="auto"/>
        <w:right w:val="single" w:sz="8" w:space="0" w:color="auto"/>
      </w:pBdr>
      <w:spacing w:before="100" w:beforeAutospacing="1" w:after="100" w:afterAutospacing="1"/>
      <w:jc w:val="center"/>
    </w:pPr>
    <w:rPr>
      <w:rFonts w:ascii="Arial Unicode MS" w:eastAsia="Arial Unicode MS" w:hAnsi="Arial Unicode MS" w:cs="Arial Unicode MS"/>
      <w:sz w:val="24"/>
      <w:szCs w:val="24"/>
      <w:lang w:val="en-US" w:eastAsia="en-US"/>
    </w:rPr>
  </w:style>
  <w:style w:type="paragraph" w:customStyle="1" w:styleId="xl25">
    <w:name w:val="xl25"/>
    <w:basedOn w:val="a0"/>
    <w:rsid w:val="007A717C"/>
    <w:pPr>
      <w:pBdr>
        <w:top w:val="single" w:sz="8" w:space="0" w:color="auto"/>
        <w:left w:val="single" w:sz="8" w:space="0" w:color="auto"/>
        <w:right w:val="single" w:sz="8" w:space="0" w:color="auto"/>
      </w:pBdr>
      <w:spacing w:before="100" w:beforeAutospacing="1" w:after="100" w:afterAutospacing="1"/>
      <w:jc w:val="center"/>
    </w:pPr>
    <w:rPr>
      <w:rFonts w:ascii="Arial Unicode MS" w:eastAsia="Arial Unicode MS" w:hAnsi="Arial Unicode MS" w:cs="Arial Unicode MS"/>
      <w:sz w:val="24"/>
      <w:szCs w:val="24"/>
      <w:lang w:val="en-US" w:eastAsia="en-US"/>
    </w:rPr>
  </w:style>
  <w:style w:type="paragraph" w:customStyle="1" w:styleId="xl26">
    <w:name w:val="xl26"/>
    <w:basedOn w:val="a0"/>
    <w:rsid w:val="007A71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lang w:val="en-US" w:eastAsia="en-US"/>
    </w:rPr>
  </w:style>
  <w:style w:type="paragraph" w:customStyle="1" w:styleId="xl27">
    <w:name w:val="xl27"/>
    <w:basedOn w:val="a0"/>
    <w:rsid w:val="007A71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lang w:val="en-US" w:eastAsia="en-US"/>
    </w:rPr>
  </w:style>
  <w:style w:type="paragraph" w:customStyle="1" w:styleId="xl28">
    <w:name w:val="xl28"/>
    <w:basedOn w:val="a0"/>
    <w:rsid w:val="007A71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Unicode MS"/>
      <w:b/>
      <w:bCs/>
      <w:sz w:val="24"/>
      <w:szCs w:val="24"/>
      <w:lang w:val="en-US" w:eastAsia="en-US"/>
    </w:rPr>
  </w:style>
  <w:style w:type="paragraph" w:customStyle="1" w:styleId="xl29">
    <w:name w:val="xl29"/>
    <w:basedOn w:val="a0"/>
    <w:rsid w:val="007A71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lang w:val="en-US" w:eastAsia="en-US"/>
    </w:rPr>
  </w:style>
  <w:style w:type="paragraph" w:styleId="af">
    <w:name w:val="caption"/>
    <w:basedOn w:val="a0"/>
    <w:qFormat/>
    <w:rsid w:val="007A717C"/>
    <w:pPr>
      <w:jc w:val="center"/>
    </w:pPr>
    <w:rPr>
      <w:b/>
      <w:sz w:val="28"/>
    </w:rPr>
  </w:style>
  <w:style w:type="paragraph" w:styleId="af0">
    <w:name w:val="Body Text Indent"/>
    <w:basedOn w:val="a0"/>
    <w:rsid w:val="007A717C"/>
    <w:pPr>
      <w:ind w:firstLine="567"/>
      <w:jc w:val="both"/>
    </w:pPr>
    <w:rPr>
      <w:b/>
      <w:bCs/>
      <w:sz w:val="24"/>
    </w:rPr>
  </w:style>
  <w:style w:type="paragraph" w:styleId="22">
    <w:name w:val="Body Text Indent 2"/>
    <w:basedOn w:val="a0"/>
    <w:rsid w:val="007A717C"/>
    <w:pPr>
      <w:ind w:firstLine="720"/>
      <w:jc w:val="both"/>
    </w:pPr>
    <w:rPr>
      <w:sz w:val="28"/>
    </w:rPr>
  </w:style>
  <w:style w:type="character" w:styleId="af1">
    <w:name w:val="Strong"/>
    <w:qFormat/>
    <w:rsid w:val="007A717C"/>
    <w:rPr>
      <w:b/>
      <w:bCs/>
    </w:rPr>
  </w:style>
  <w:style w:type="paragraph" w:customStyle="1" w:styleId="font0">
    <w:name w:val="font0"/>
    <w:basedOn w:val="a0"/>
    <w:rsid w:val="007A717C"/>
    <w:pPr>
      <w:spacing w:before="100" w:beforeAutospacing="1" w:after="100" w:afterAutospacing="1"/>
    </w:pPr>
    <w:rPr>
      <w:rFonts w:ascii="Arial CYR" w:eastAsia="Arial Unicode MS" w:hAnsi="Arial CYR" w:cs="Arial Unicode MS"/>
      <w:lang w:val="en-US" w:eastAsia="en-US"/>
    </w:rPr>
  </w:style>
  <w:style w:type="paragraph" w:styleId="31">
    <w:name w:val="Body Text Indent 3"/>
    <w:basedOn w:val="a0"/>
    <w:rsid w:val="007A717C"/>
    <w:pPr>
      <w:widowControl w:val="0"/>
      <w:autoSpaceDE w:val="0"/>
      <w:autoSpaceDN w:val="0"/>
      <w:adjustRightInd w:val="0"/>
      <w:ind w:firstLine="1134"/>
      <w:jc w:val="both"/>
    </w:pPr>
    <w:rPr>
      <w:sz w:val="22"/>
      <w:szCs w:val="24"/>
    </w:rPr>
  </w:style>
  <w:style w:type="paragraph" w:customStyle="1" w:styleId="ConsPlusNonformat">
    <w:name w:val="ConsPlusNonformat"/>
    <w:rsid w:val="00070000"/>
    <w:pPr>
      <w:widowControl w:val="0"/>
      <w:autoSpaceDE w:val="0"/>
      <w:autoSpaceDN w:val="0"/>
      <w:adjustRightInd w:val="0"/>
    </w:pPr>
    <w:rPr>
      <w:rFonts w:ascii="Courier New" w:hAnsi="Courier New" w:cs="Courier New"/>
    </w:rPr>
  </w:style>
  <w:style w:type="paragraph" w:customStyle="1" w:styleId="Char">
    <w:name w:val="Char"/>
    <w:basedOn w:val="a0"/>
    <w:rsid w:val="006E569C"/>
    <w:pPr>
      <w:keepLines/>
      <w:spacing w:after="160" w:line="240" w:lineRule="exact"/>
    </w:pPr>
    <w:rPr>
      <w:rFonts w:ascii="Verdana" w:eastAsia="MS Mincho" w:hAnsi="Verdana" w:cs="Franklin Gothic Book"/>
      <w:lang w:val="en-US" w:eastAsia="en-US"/>
    </w:rPr>
  </w:style>
  <w:style w:type="paragraph" w:styleId="a">
    <w:name w:val="List Number"/>
    <w:basedOn w:val="a0"/>
    <w:rsid w:val="00504D75"/>
    <w:pPr>
      <w:numPr>
        <w:numId w:val="4"/>
      </w:numPr>
    </w:pPr>
    <w:rPr>
      <w:sz w:val="24"/>
      <w:szCs w:val="24"/>
    </w:rPr>
  </w:style>
  <w:style w:type="character" w:customStyle="1" w:styleId="a5">
    <w:name w:val="Нижний колонтитул Знак"/>
    <w:link w:val="a4"/>
    <w:uiPriority w:val="99"/>
    <w:rsid w:val="008E29ED"/>
    <w:rPr>
      <w:sz w:val="22"/>
    </w:rPr>
  </w:style>
  <w:style w:type="character" w:customStyle="1" w:styleId="FontStyle39">
    <w:name w:val="Font Style39"/>
    <w:uiPriority w:val="99"/>
    <w:rsid w:val="00B55C21"/>
    <w:rPr>
      <w:rFonts w:ascii="Times New Roman" w:hAnsi="Times New Roman" w:cs="Times New Roman" w:hint="default"/>
      <w:b/>
      <w:bCs/>
      <w:sz w:val="22"/>
      <w:szCs w:val="22"/>
    </w:rPr>
  </w:style>
  <w:style w:type="paragraph" w:customStyle="1" w:styleId="af2">
    <w:name w:val="Пункт"/>
    <w:basedOn w:val="a0"/>
    <w:link w:val="12"/>
    <w:rsid w:val="00147F4D"/>
    <w:pPr>
      <w:spacing w:line="360" w:lineRule="auto"/>
      <w:jc w:val="both"/>
    </w:pPr>
    <w:rPr>
      <w:snapToGrid w:val="0"/>
      <w:sz w:val="28"/>
    </w:rPr>
  </w:style>
  <w:style w:type="character" w:customStyle="1" w:styleId="12">
    <w:name w:val="Пункт Знак1"/>
    <w:link w:val="af2"/>
    <w:rsid w:val="00147F4D"/>
    <w:rPr>
      <w:snapToGrid w:val="0"/>
      <w:sz w:val="28"/>
    </w:rPr>
  </w:style>
  <w:style w:type="paragraph" w:customStyle="1" w:styleId="32">
    <w:name w:val="заголовок 3"/>
    <w:basedOn w:val="a0"/>
    <w:next w:val="a0"/>
    <w:rsid w:val="00167457"/>
    <w:pPr>
      <w:keepNext/>
      <w:autoSpaceDE w:val="0"/>
      <w:autoSpaceDN w:val="0"/>
      <w:spacing w:line="240" w:lineRule="atLeast"/>
    </w:pPr>
    <w:rPr>
      <w:b/>
      <w:bCs/>
      <w:szCs w:val="24"/>
      <w:lang w:val="en-US"/>
    </w:rPr>
  </w:style>
  <w:style w:type="paragraph" w:styleId="af3">
    <w:name w:val="Balloon Text"/>
    <w:basedOn w:val="a0"/>
    <w:link w:val="af4"/>
    <w:rsid w:val="00F90DC4"/>
    <w:rPr>
      <w:rFonts w:ascii="Tahoma" w:hAnsi="Tahoma"/>
      <w:sz w:val="16"/>
      <w:szCs w:val="16"/>
    </w:rPr>
  </w:style>
  <w:style w:type="character" w:customStyle="1" w:styleId="af4">
    <w:name w:val="Текст выноски Знак"/>
    <w:link w:val="af3"/>
    <w:rsid w:val="00F90DC4"/>
    <w:rPr>
      <w:rFonts w:ascii="Tahoma" w:hAnsi="Tahoma" w:cs="Tahoma"/>
      <w:sz w:val="16"/>
      <w:szCs w:val="16"/>
    </w:rPr>
  </w:style>
  <w:style w:type="character" w:customStyle="1" w:styleId="a7">
    <w:name w:val="Основной текст Знак"/>
    <w:link w:val="a6"/>
    <w:rsid w:val="00A1708B"/>
    <w:rPr>
      <w:sz w:val="28"/>
    </w:rPr>
  </w:style>
  <w:style w:type="character" w:customStyle="1" w:styleId="ab">
    <w:name w:val="Название Знак"/>
    <w:link w:val="11"/>
    <w:rsid w:val="00C80758"/>
    <w:rPr>
      <w:b/>
      <w:bCs/>
      <w:sz w:val="24"/>
      <w:szCs w:val="24"/>
    </w:rPr>
  </w:style>
  <w:style w:type="paragraph" w:customStyle="1" w:styleId="Style1">
    <w:name w:val="Style1"/>
    <w:basedOn w:val="a0"/>
    <w:uiPriority w:val="99"/>
    <w:rsid w:val="00DD2B78"/>
    <w:pPr>
      <w:widowControl w:val="0"/>
      <w:autoSpaceDE w:val="0"/>
      <w:autoSpaceDN w:val="0"/>
      <w:adjustRightInd w:val="0"/>
      <w:spacing w:line="274" w:lineRule="exact"/>
      <w:ind w:firstLine="1570"/>
    </w:pPr>
    <w:rPr>
      <w:rFonts w:ascii="Arial" w:hAnsi="Arial" w:cs="Arial"/>
      <w:sz w:val="24"/>
      <w:szCs w:val="24"/>
    </w:rPr>
  </w:style>
  <w:style w:type="character" w:customStyle="1" w:styleId="FontStyle86">
    <w:name w:val="Font Style86"/>
    <w:uiPriority w:val="99"/>
    <w:rsid w:val="00DD2B78"/>
    <w:rPr>
      <w:rFonts w:ascii="Arial" w:hAnsi="Arial" w:cs="Arial"/>
      <w:b/>
      <w:bCs/>
      <w:sz w:val="22"/>
      <w:szCs w:val="22"/>
    </w:rPr>
  </w:style>
  <w:style w:type="character" w:customStyle="1" w:styleId="21">
    <w:name w:val="Основной текст 2 Знак"/>
    <w:link w:val="20"/>
    <w:rsid w:val="00E61EF7"/>
    <w:rPr>
      <w:sz w:val="22"/>
      <w:szCs w:val="22"/>
    </w:rPr>
  </w:style>
  <w:style w:type="character" w:customStyle="1" w:styleId="a9">
    <w:name w:val="Верхний колонтитул Знак"/>
    <w:link w:val="a8"/>
    <w:rsid w:val="00BF3D4E"/>
    <w:rPr>
      <w:sz w:val="24"/>
    </w:rPr>
  </w:style>
  <w:style w:type="paragraph" w:styleId="af5">
    <w:name w:val="List Paragraph"/>
    <w:basedOn w:val="a0"/>
    <w:uiPriority w:val="34"/>
    <w:qFormat/>
    <w:rsid w:val="00396F7C"/>
    <w:pPr>
      <w:ind w:left="720"/>
      <w:contextualSpacing/>
    </w:pPr>
    <w:rPr>
      <w:sz w:val="24"/>
      <w:szCs w:val="24"/>
    </w:rPr>
  </w:style>
  <w:style w:type="paragraph" w:customStyle="1" w:styleId="s1">
    <w:name w:val="s_1"/>
    <w:basedOn w:val="a0"/>
    <w:rsid w:val="0062417B"/>
    <w:pPr>
      <w:spacing w:before="100" w:beforeAutospacing="1" w:after="100" w:afterAutospacing="1"/>
    </w:pPr>
    <w:rPr>
      <w:sz w:val="24"/>
      <w:szCs w:val="24"/>
    </w:rPr>
  </w:style>
  <w:style w:type="character" w:customStyle="1" w:styleId="50">
    <w:name w:val="Заголовок 5 Знак"/>
    <w:link w:val="5"/>
    <w:rsid w:val="0055677C"/>
    <w:rPr>
      <w:sz w:val="24"/>
    </w:rPr>
  </w:style>
  <w:style w:type="table" w:styleId="af6">
    <w:name w:val="Table Grid"/>
    <w:basedOn w:val="a2"/>
    <w:rsid w:val="00ED6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style>
  <w:style w:type="paragraph" w:styleId="1">
    <w:name w:val="heading 1"/>
    <w:basedOn w:val="a0"/>
    <w:next w:val="a0"/>
    <w:qFormat/>
    <w:pPr>
      <w:keepNext/>
      <w:spacing w:line="360" w:lineRule="auto"/>
      <w:jc w:val="both"/>
      <w:outlineLvl w:val="0"/>
    </w:pPr>
    <w:rPr>
      <w:b/>
      <w:sz w:val="24"/>
    </w:rPr>
  </w:style>
  <w:style w:type="paragraph" w:styleId="2">
    <w:name w:val="heading 2"/>
    <w:basedOn w:val="a0"/>
    <w:next w:val="a0"/>
    <w:qFormat/>
    <w:pPr>
      <w:keepNext/>
      <w:ind w:firstLine="851"/>
      <w:jc w:val="both"/>
      <w:outlineLvl w:val="1"/>
    </w:pPr>
    <w:rPr>
      <w:sz w:val="28"/>
    </w:rPr>
  </w:style>
  <w:style w:type="paragraph" w:styleId="3">
    <w:name w:val="heading 3"/>
    <w:basedOn w:val="a0"/>
    <w:next w:val="a0"/>
    <w:qFormat/>
    <w:pPr>
      <w:keepNext/>
      <w:widowControl w:val="0"/>
      <w:autoSpaceDE w:val="0"/>
      <w:autoSpaceDN w:val="0"/>
      <w:adjustRightInd w:val="0"/>
      <w:outlineLvl w:val="2"/>
    </w:pPr>
    <w:rPr>
      <w:b/>
      <w:bCs/>
      <w:sz w:val="28"/>
      <w:szCs w:val="22"/>
    </w:rPr>
  </w:style>
  <w:style w:type="paragraph" w:styleId="4">
    <w:name w:val="heading 4"/>
    <w:basedOn w:val="a0"/>
    <w:next w:val="a0"/>
    <w:qFormat/>
    <w:pPr>
      <w:keepNext/>
      <w:autoSpaceDE w:val="0"/>
      <w:autoSpaceDN w:val="0"/>
      <w:adjustRightInd w:val="0"/>
      <w:ind w:firstLine="709"/>
      <w:outlineLvl w:val="3"/>
    </w:pPr>
    <w:rPr>
      <w:rFonts w:eastAsia="MT Extra"/>
      <w:b/>
      <w:bCs/>
      <w:sz w:val="24"/>
    </w:rPr>
  </w:style>
  <w:style w:type="paragraph" w:styleId="5">
    <w:name w:val="heading 5"/>
    <w:basedOn w:val="a0"/>
    <w:next w:val="a0"/>
    <w:link w:val="50"/>
    <w:qFormat/>
    <w:pPr>
      <w:keepNext/>
      <w:jc w:val="center"/>
      <w:outlineLvl w:val="4"/>
    </w:pPr>
    <w:rPr>
      <w:sz w:val="24"/>
    </w:rPr>
  </w:style>
  <w:style w:type="paragraph" w:styleId="6">
    <w:name w:val="heading 6"/>
    <w:basedOn w:val="a0"/>
    <w:next w:val="a0"/>
    <w:qFormat/>
    <w:pPr>
      <w:keepNext/>
      <w:widowControl w:val="0"/>
      <w:jc w:val="center"/>
      <w:outlineLvl w:val="5"/>
    </w:pPr>
    <w:rPr>
      <w:rFonts w:ascii="Arial" w:hAnsi="Arial"/>
      <w:b/>
      <w:snapToGrid w:val="0"/>
      <w:color w:val="000000"/>
      <w:sz w:val="16"/>
    </w:rPr>
  </w:style>
  <w:style w:type="paragraph" w:styleId="7">
    <w:name w:val="heading 7"/>
    <w:basedOn w:val="a0"/>
    <w:next w:val="a0"/>
    <w:qFormat/>
    <w:pPr>
      <w:keepNext/>
      <w:widowControl w:val="0"/>
      <w:jc w:val="right"/>
      <w:outlineLvl w:val="6"/>
    </w:pPr>
    <w:rPr>
      <w:b/>
      <w:bCs/>
      <w:iCs/>
      <w:u w:val="single"/>
    </w:rPr>
  </w:style>
  <w:style w:type="paragraph" w:styleId="8">
    <w:name w:val="heading 8"/>
    <w:basedOn w:val="a0"/>
    <w:next w:val="a0"/>
    <w:qFormat/>
    <w:pPr>
      <w:keepNext/>
      <w:jc w:val="center"/>
      <w:outlineLvl w:val="7"/>
    </w:pPr>
    <w:rPr>
      <w:rFonts w:ascii="Arial CYR" w:hAnsi="Arial CYR"/>
      <w:b/>
      <w:bCs/>
    </w:rPr>
  </w:style>
  <w:style w:type="paragraph" w:styleId="9">
    <w:name w:val="heading 9"/>
    <w:basedOn w:val="a0"/>
    <w:next w:val="a0"/>
    <w:qFormat/>
    <w:pPr>
      <w:keepNext/>
      <w:outlineLvl w:val="8"/>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pPr>
      <w:tabs>
        <w:tab w:val="center" w:pos="4536"/>
        <w:tab w:val="right" w:pos="9072"/>
      </w:tabs>
    </w:pPr>
    <w:rPr>
      <w:sz w:val="22"/>
      <w:lang w:val="x-none" w:eastAsia="x-none"/>
    </w:rPr>
  </w:style>
  <w:style w:type="paragraph" w:styleId="a6">
    <w:name w:val="Body Text"/>
    <w:basedOn w:val="a0"/>
    <w:link w:val="a7"/>
    <w:rPr>
      <w:sz w:val="28"/>
      <w:lang w:val="x-none" w:eastAsia="x-none"/>
    </w:rPr>
  </w:style>
  <w:style w:type="paragraph" w:customStyle="1" w:styleId="FR1">
    <w:name w:val="FR1"/>
    <w:pPr>
      <w:spacing w:line="420" w:lineRule="auto"/>
      <w:ind w:firstLine="520"/>
    </w:pPr>
    <w:rPr>
      <w:rFonts w:ascii="MT Extra" w:eastAsia="MT Extra" w:hAnsi="MT Extra"/>
      <w:snapToGrid w:val="0"/>
      <w:sz w:val="16"/>
    </w:rPr>
  </w:style>
  <w:style w:type="paragraph" w:customStyle="1" w:styleId="10">
    <w:name w:val="Обычный (веб)1"/>
    <w:basedOn w:val="a0"/>
    <w:pPr>
      <w:spacing w:before="100" w:beforeAutospacing="1" w:after="100" w:afterAutospacing="1"/>
      <w:jc w:val="both"/>
    </w:pPr>
    <w:rPr>
      <w:rFonts w:ascii="Verdana" w:hAnsi="Verdana"/>
      <w:color w:val="030303"/>
    </w:rPr>
  </w:style>
  <w:style w:type="paragraph" w:customStyle="1" w:styleId="FR3">
    <w:name w:val="FR3"/>
    <w:pPr>
      <w:widowControl w:val="0"/>
      <w:autoSpaceDE w:val="0"/>
      <w:autoSpaceDN w:val="0"/>
      <w:adjustRightInd w:val="0"/>
      <w:spacing w:before="40"/>
      <w:ind w:left="5120"/>
    </w:pPr>
    <w:rPr>
      <w:sz w:val="12"/>
      <w:szCs w:val="12"/>
    </w:rPr>
  </w:style>
  <w:style w:type="paragraph" w:styleId="a8">
    <w:name w:val="header"/>
    <w:basedOn w:val="a0"/>
    <w:link w:val="a9"/>
    <w:pPr>
      <w:tabs>
        <w:tab w:val="center" w:pos="4677"/>
        <w:tab w:val="right" w:pos="9355"/>
      </w:tabs>
    </w:pPr>
    <w:rPr>
      <w:sz w:val="24"/>
      <w:lang w:val="x-none" w:eastAsia="x-none"/>
    </w:rPr>
  </w:style>
  <w:style w:type="paragraph" w:styleId="aa">
    <w:name w:val="Plain Text"/>
    <w:basedOn w:val="a0"/>
    <w:pPr>
      <w:widowControl w:val="0"/>
    </w:pPr>
    <w:rPr>
      <w:rFonts w:ascii="Courier New" w:hAnsi="Courier New" w:cs="Arial"/>
      <w:snapToGrid w:val="0"/>
      <w:szCs w:val="22"/>
    </w:rPr>
  </w:style>
  <w:style w:type="paragraph" w:styleId="20">
    <w:name w:val="Body Text 2"/>
    <w:basedOn w:val="a0"/>
    <w:link w:val="21"/>
    <w:pPr>
      <w:jc w:val="both"/>
    </w:pPr>
    <w:rPr>
      <w:sz w:val="22"/>
      <w:szCs w:val="22"/>
      <w:lang w:val="x-none" w:eastAsia="x-none"/>
    </w:rPr>
  </w:style>
  <w:style w:type="paragraph" w:customStyle="1" w:styleId="11">
    <w:name w:val="Название1"/>
    <w:basedOn w:val="a0"/>
    <w:link w:val="ab"/>
    <w:qFormat/>
    <w:pPr>
      <w:jc w:val="center"/>
    </w:pPr>
    <w:rPr>
      <w:b/>
      <w:bCs/>
      <w:sz w:val="24"/>
      <w:szCs w:val="24"/>
      <w:lang w:val="x-none" w:eastAsia="x-none"/>
    </w:rPr>
  </w:style>
  <w:style w:type="paragraph" w:styleId="ac">
    <w:name w:val="Document Map"/>
    <w:basedOn w:val="a0"/>
    <w:semiHidden/>
    <w:pPr>
      <w:shd w:val="clear" w:color="auto" w:fill="000080"/>
    </w:pPr>
    <w:rPr>
      <w:rFonts w:ascii="Tahoma" w:hAnsi="Tahoma"/>
    </w:rPr>
  </w:style>
  <w:style w:type="paragraph" w:styleId="30">
    <w:name w:val="Body Text 3"/>
    <w:basedOn w:val="a0"/>
    <w:pPr>
      <w:jc w:val="center"/>
    </w:pPr>
    <w:rPr>
      <w:b/>
      <w:sz w:val="28"/>
    </w:rPr>
  </w:style>
  <w:style w:type="character" w:styleId="ad">
    <w:name w:val="Hyperlink"/>
    <w:rPr>
      <w:color w:val="0000FF"/>
      <w:u w:val="single"/>
    </w:rPr>
  </w:style>
  <w:style w:type="character" w:styleId="ae">
    <w:name w:val="FollowedHyperlink"/>
    <w:rPr>
      <w:color w:val="800080"/>
      <w:u w:val="single"/>
    </w:rPr>
  </w:style>
  <w:style w:type="paragraph" w:customStyle="1" w:styleId="xl24">
    <w:name w:val="xl24"/>
    <w:basedOn w:val="a0"/>
    <w:pPr>
      <w:pBdr>
        <w:top w:val="single" w:sz="8" w:space="0" w:color="auto"/>
        <w:left w:val="single" w:sz="8" w:space="0" w:color="auto"/>
        <w:right w:val="single" w:sz="8" w:space="0" w:color="auto"/>
      </w:pBdr>
      <w:spacing w:before="100" w:beforeAutospacing="1" w:after="100" w:afterAutospacing="1"/>
      <w:jc w:val="center"/>
    </w:pPr>
    <w:rPr>
      <w:rFonts w:ascii="Arial Unicode MS" w:eastAsia="Arial Unicode MS" w:hAnsi="Arial Unicode MS" w:cs="Arial Unicode MS"/>
      <w:sz w:val="24"/>
      <w:szCs w:val="24"/>
      <w:lang w:val="en-US" w:eastAsia="en-US"/>
    </w:rPr>
  </w:style>
  <w:style w:type="paragraph" w:customStyle="1" w:styleId="xl25">
    <w:name w:val="xl25"/>
    <w:basedOn w:val="a0"/>
    <w:pPr>
      <w:pBdr>
        <w:top w:val="single" w:sz="8" w:space="0" w:color="auto"/>
        <w:left w:val="single" w:sz="8" w:space="0" w:color="auto"/>
        <w:right w:val="single" w:sz="8" w:space="0" w:color="auto"/>
      </w:pBdr>
      <w:spacing w:before="100" w:beforeAutospacing="1" w:after="100" w:afterAutospacing="1"/>
      <w:jc w:val="center"/>
    </w:pPr>
    <w:rPr>
      <w:rFonts w:ascii="Arial Unicode MS" w:eastAsia="Arial Unicode MS" w:hAnsi="Arial Unicode MS" w:cs="Arial Unicode MS"/>
      <w:sz w:val="24"/>
      <w:szCs w:val="24"/>
      <w:lang w:val="en-US" w:eastAsia="en-US"/>
    </w:rPr>
  </w:style>
  <w:style w:type="paragraph" w:customStyle="1" w:styleId="xl26">
    <w:name w:val="xl26"/>
    <w:basedOn w:val="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lang w:val="en-US" w:eastAsia="en-US"/>
    </w:rPr>
  </w:style>
  <w:style w:type="paragraph" w:customStyle="1" w:styleId="xl27">
    <w:name w:val="xl27"/>
    <w:basedOn w:val="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lang w:val="en-US" w:eastAsia="en-US"/>
    </w:rPr>
  </w:style>
  <w:style w:type="paragraph" w:customStyle="1" w:styleId="xl28">
    <w:name w:val="xl28"/>
    <w:basedOn w:val="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Unicode MS"/>
      <w:b/>
      <w:bCs/>
      <w:sz w:val="24"/>
      <w:szCs w:val="24"/>
      <w:lang w:val="en-US" w:eastAsia="en-US"/>
    </w:rPr>
  </w:style>
  <w:style w:type="paragraph" w:customStyle="1" w:styleId="xl29">
    <w:name w:val="xl29"/>
    <w:basedOn w:val="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lang w:val="en-US" w:eastAsia="en-US"/>
    </w:rPr>
  </w:style>
  <w:style w:type="paragraph" w:styleId="af">
    <w:name w:val="caption"/>
    <w:basedOn w:val="a0"/>
    <w:qFormat/>
    <w:pPr>
      <w:jc w:val="center"/>
    </w:pPr>
    <w:rPr>
      <w:b/>
      <w:sz w:val="28"/>
    </w:rPr>
  </w:style>
  <w:style w:type="paragraph" w:styleId="af0">
    <w:name w:val="Body Text Indent"/>
    <w:basedOn w:val="a0"/>
    <w:pPr>
      <w:ind w:firstLine="567"/>
      <w:jc w:val="both"/>
    </w:pPr>
    <w:rPr>
      <w:b/>
      <w:bCs/>
      <w:sz w:val="24"/>
    </w:rPr>
  </w:style>
  <w:style w:type="paragraph" w:styleId="22">
    <w:name w:val="Body Text Indent 2"/>
    <w:basedOn w:val="a0"/>
    <w:pPr>
      <w:ind w:firstLine="720"/>
      <w:jc w:val="both"/>
    </w:pPr>
    <w:rPr>
      <w:sz w:val="28"/>
    </w:rPr>
  </w:style>
  <w:style w:type="character" w:styleId="af1">
    <w:name w:val="Strong"/>
    <w:qFormat/>
    <w:rPr>
      <w:b/>
      <w:bCs/>
    </w:rPr>
  </w:style>
  <w:style w:type="paragraph" w:customStyle="1" w:styleId="font0">
    <w:name w:val="font0"/>
    <w:basedOn w:val="a0"/>
    <w:pPr>
      <w:spacing w:before="100" w:beforeAutospacing="1" w:after="100" w:afterAutospacing="1"/>
    </w:pPr>
    <w:rPr>
      <w:rFonts w:ascii="Arial CYR" w:eastAsia="Arial Unicode MS" w:hAnsi="Arial CYR" w:cs="Arial Unicode MS"/>
      <w:lang w:val="en-US" w:eastAsia="en-US"/>
    </w:rPr>
  </w:style>
  <w:style w:type="paragraph" w:styleId="31">
    <w:name w:val="Body Text Indent 3"/>
    <w:basedOn w:val="a0"/>
    <w:pPr>
      <w:widowControl w:val="0"/>
      <w:autoSpaceDE w:val="0"/>
      <w:autoSpaceDN w:val="0"/>
      <w:adjustRightInd w:val="0"/>
      <w:ind w:firstLine="1134"/>
      <w:jc w:val="both"/>
    </w:pPr>
    <w:rPr>
      <w:sz w:val="22"/>
      <w:szCs w:val="24"/>
    </w:rPr>
  </w:style>
  <w:style w:type="paragraph" w:customStyle="1" w:styleId="ConsPlusNonformat">
    <w:name w:val="ConsPlusNonformat"/>
    <w:rsid w:val="00070000"/>
    <w:pPr>
      <w:widowControl w:val="0"/>
      <w:autoSpaceDE w:val="0"/>
      <w:autoSpaceDN w:val="0"/>
      <w:adjustRightInd w:val="0"/>
    </w:pPr>
    <w:rPr>
      <w:rFonts w:ascii="Courier New" w:hAnsi="Courier New" w:cs="Courier New"/>
    </w:rPr>
  </w:style>
  <w:style w:type="paragraph" w:customStyle="1" w:styleId="Char">
    <w:name w:val="Char"/>
    <w:basedOn w:val="a0"/>
    <w:rsid w:val="006E569C"/>
    <w:pPr>
      <w:keepLines/>
      <w:spacing w:after="160" w:line="240" w:lineRule="exact"/>
    </w:pPr>
    <w:rPr>
      <w:rFonts w:ascii="Verdana" w:eastAsia="MS Mincho" w:hAnsi="Verdana" w:cs="Franklin Gothic Book"/>
      <w:lang w:val="en-US" w:eastAsia="en-US"/>
    </w:rPr>
  </w:style>
  <w:style w:type="paragraph" w:styleId="a">
    <w:name w:val="List Number"/>
    <w:basedOn w:val="a0"/>
    <w:rsid w:val="00504D75"/>
    <w:pPr>
      <w:numPr>
        <w:numId w:val="4"/>
      </w:numPr>
    </w:pPr>
    <w:rPr>
      <w:sz w:val="24"/>
      <w:szCs w:val="24"/>
    </w:rPr>
  </w:style>
  <w:style w:type="character" w:customStyle="1" w:styleId="a5">
    <w:name w:val="Нижний колонтитул Знак"/>
    <w:link w:val="a4"/>
    <w:uiPriority w:val="99"/>
    <w:rsid w:val="008E29ED"/>
    <w:rPr>
      <w:sz w:val="22"/>
    </w:rPr>
  </w:style>
  <w:style w:type="character" w:customStyle="1" w:styleId="FontStyle39">
    <w:name w:val="Font Style39"/>
    <w:uiPriority w:val="99"/>
    <w:rsid w:val="00B55C21"/>
    <w:rPr>
      <w:rFonts w:ascii="Times New Roman" w:hAnsi="Times New Roman" w:cs="Times New Roman" w:hint="default"/>
      <w:b/>
      <w:bCs/>
      <w:sz w:val="22"/>
      <w:szCs w:val="22"/>
    </w:rPr>
  </w:style>
  <w:style w:type="paragraph" w:customStyle="1" w:styleId="af2">
    <w:name w:val="Пункт"/>
    <w:basedOn w:val="a0"/>
    <w:link w:val="12"/>
    <w:rsid w:val="00147F4D"/>
    <w:pPr>
      <w:spacing w:line="360" w:lineRule="auto"/>
      <w:jc w:val="both"/>
    </w:pPr>
    <w:rPr>
      <w:snapToGrid w:val="0"/>
      <w:sz w:val="28"/>
      <w:lang w:val="x-none" w:eastAsia="x-none"/>
    </w:rPr>
  </w:style>
  <w:style w:type="character" w:customStyle="1" w:styleId="12">
    <w:name w:val="Пункт Знак1"/>
    <w:link w:val="af2"/>
    <w:rsid w:val="00147F4D"/>
    <w:rPr>
      <w:snapToGrid w:val="0"/>
      <w:sz w:val="28"/>
    </w:rPr>
  </w:style>
  <w:style w:type="paragraph" w:customStyle="1" w:styleId="32">
    <w:name w:val="заголовок 3"/>
    <w:basedOn w:val="a0"/>
    <w:next w:val="a0"/>
    <w:rsid w:val="00167457"/>
    <w:pPr>
      <w:keepNext/>
      <w:autoSpaceDE w:val="0"/>
      <w:autoSpaceDN w:val="0"/>
      <w:spacing w:line="240" w:lineRule="atLeast"/>
    </w:pPr>
    <w:rPr>
      <w:b/>
      <w:bCs/>
      <w:szCs w:val="24"/>
      <w:lang w:val="en-US"/>
    </w:rPr>
  </w:style>
  <w:style w:type="paragraph" w:styleId="af3">
    <w:name w:val="Balloon Text"/>
    <w:basedOn w:val="a0"/>
    <w:link w:val="af4"/>
    <w:rsid w:val="00F90DC4"/>
    <w:rPr>
      <w:rFonts w:ascii="Tahoma" w:hAnsi="Tahoma"/>
      <w:sz w:val="16"/>
      <w:szCs w:val="16"/>
      <w:lang w:val="x-none" w:eastAsia="x-none"/>
    </w:rPr>
  </w:style>
  <w:style w:type="character" w:customStyle="1" w:styleId="af4">
    <w:name w:val="Текст выноски Знак"/>
    <w:link w:val="af3"/>
    <w:rsid w:val="00F90DC4"/>
    <w:rPr>
      <w:rFonts w:ascii="Tahoma" w:hAnsi="Tahoma" w:cs="Tahoma"/>
      <w:sz w:val="16"/>
      <w:szCs w:val="16"/>
    </w:rPr>
  </w:style>
  <w:style w:type="character" w:customStyle="1" w:styleId="a7">
    <w:name w:val="Основной текст Знак"/>
    <w:link w:val="a6"/>
    <w:rsid w:val="00A1708B"/>
    <w:rPr>
      <w:sz w:val="28"/>
    </w:rPr>
  </w:style>
  <w:style w:type="character" w:customStyle="1" w:styleId="ab">
    <w:name w:val="Название Знак"/>
    <w:link w:val="11"/>
    <w:rsid w:val="00C80758"/>
    <w:rPr>
      <w:b/>
      <w:bCs/>
      <w:sz w:val="24"/>
      <w:szCs w:val="24"/>
    </w:rPr>
  </w:style>
  <w:style w:type="paragraph" w:customStyle="1" w:styleId="Style1">
    <w:name w:val="Style1"/>
    <w:basedOn w:val="a0"/>
    <w:uiPriority w:val="99"/>
    <w:rsid w:val="00DD2B78"/>
    <w:pPr>
      <w:widowControl w:val="0"/>
      <w:autoSpaceDE w:val="0"/>
      <w:autoSpaceDN w:val="0"/>
      <w:adjustRightInd w:val="0"/>
      <w:spacing w:line="274" w:lineRule="exact"/>
      <w:ind w:firstLine="1570"/>
    </w:pPr>
    <w:rPr>
      <w:rFonts w:ascii="Arial" w:hAnsi="Arial" w:cs="Arial"/>
      <w:sz w:val="24"/>
      <w:szCs w:val="24"/>
    </w:rPr>
  </w:style>
  <w:style w:type="character" w:customStyle="1" w:styleId="FontStyle86">
    <w:name w:val="Font Style86"/>
    <w:uiPriority w:val="99"/>
    <w:rsid w:val="00DD2B78"/>
    <w:rPr>
      <w:rFonts w:ascii="Arial" w:hAnsi="Arial" w:cs="Arial"/>
      <w:b/>
      <w:bCs/>
      <w:sz w:val="22"/>
      <w:szCs w:val="22"/>
    </w:rPr>
  </w:style>
  <w:style w:type="character" w:customStyle="1" w:styleId="21">
    <w:name w:val="Основной текст 2 Знак"/>
    <w:link w:val="20"/>
    <w:rsid w:val="00E61EF7"/>
    <w:rPr>
      <w:sz w:val="22"/>
      <w:szCs w:val="22"/>
    </w:rPr>
  </w:style>
  <w:style w:type="character" w:customStyle="1" w:styleId="a9">
    <w:name w:val="Верхний колонтитул Знак"/>
    <w:link w:val="a8"/>
    <w:rsid w:val="00BF3D4E"/>
    <w:rPr>
      <w:sz w:val="24"/>
    </w:rPr>
  </w:style>
  <w:style w:type="paragraph" w:styleId="af5">
    <w:name w:val="List Paragraph"/>
    <w:basedOn w:val="a0"/>
    <w:uiPriority w:val="34"/>
    <w:qFormat/>
    <w:rsid w:val="00396F7C"/>
    <w:pPr>
      <w:ind w:left="720"/>
      <w:contextualSpacing/>
    </w:pPr>
    <w:rPr>
      <w:sz w:val="24"/>
      <w:szCs w:val="24"/>
    </w:rPr>
  </w:style>
  <w:style w:type="paragraph" w:customStyle="1" w:styleId="s1">
    <w:name w:val="s_1"/>
    <w:basedOn w:val="a0"/>
    <w:rsid w:val="0062417B"/>
    <w:pPr>
      <w:spacing w:before="100" w:beforeAutospacing="1" w:after="100" w:afterAutospacing="1"/>
    </w:pPr>
    <w:rPr>
      <w:sz w:val="24"/>
      <w:szCs w:val="24"/>
    </w:rPr>
  </w:style>
  <w:style w:type="character" w:customStyle="1" w:styleId="50">
    <w:name w:val="Заголовок 5 Знак"/>
    <w:link w:val="5"/>
    <w:rsid w:val="0055677C"/>
    <w:rPr>
      <w:sz w:val="24"/>
    </w:rPr>
  </w:style>
  <w:style w:type="table" w:styleId="af6">
    <w:name w:val="Table Grid"/>
    <w:basedOn w:val="a2"/>
    <w:rsid w:val="00ED6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66547320">
      <w:bodyDiv w:val="1"/>
      <w:marLeft w:val="0"/>
      <w:marRight w:val="0"/>
      <w:marTop w:val="0"/>
      <w:marBottom w:val="0"/>
      <w:divBdr>
        <w:top w:val="none" w:sz="0" w:space="0" w:color="auto"/>
        <w:left w:val="none" w:sz="0" w:space="0" w:color="auto"/>
        <w:bottom w:val="none" w:sz="0" w:space="0" w:color="auto"/>
        <w:right w:val="none" w:sz="0" w:space="0" w:color="auto"/>
      </w:divBdr>
    </w:div>
    <w:div w:id="872887867">
      <w:bodyDiv w:val="1"/>
      <w:marLeft w:val="0"/>
      <w:marRight w:val="0"/>
      <w:marTop w:val="0"/>
      <w:marBottom w:val="0"/>
      <w:divBdr>
        <w:top w:val="none" w:sz="0" w:space="0" w:color="auto"/>
        <w:left w:val="none" w:sz="0" w:space="0" w:color="auto"/>
        <w:bottom w:val="none" w:sz="0" w:space="0" w:color="auto"/>
        <w:right w:val="none" w:sz="0" w:space="0" w:color="auto"/>
      </w:divBdr>
    </w:div>
    <w:div w:id="881095147">
      <w:bodyDiv w:val="1"/>
      <w:marLeft w:val="0"/>
      <w:marRight w:val="0"/>
      <w:marTop w:val="0"/>
      <w:marBottom w:val="0"/>
      <w:divBdr>
        <w:top w:val="none" w:sz="0" w:space="0" w:color="auto"/>
        <w:left w:val="none" w:sz="0" w:space="0" w:color="auto"/>
        <w:bottom w:val="none" w:sz="0" w:space="0" w:color="auto"/>
        <w:right w:val="none" w:sz="0" w:space="0" w:color="auto"/>
      </w:divBdr>
    </w:div>
    <w:div w:id="1524901388">
      <w:bodyDiv w:val="1"/>
      <w:marLeft w:val="0"/>
      <w:marRight w:val="0"/>
      <w:marTop w:val="0"/>
      <w:marBottom w:val="0"/>
      <w:divBdr>
        <w:top w:val="none" w:sz="0" w:space="0" w:color="auto"/>
        <w:left w:val="none" w:sz="0" w:space="0" w:color="auto"/>
        <w:bottom w:val="none" w:sz="0" w:space="0" w:color="auto"/>
        <w:right w:val="none" w:sz="0" w:space="0" w:color="auto"/>
      </w:divBdr>
    </w:div>
    <w:div w:id="1627739070">
      <w:bodyDiv w:val="1"/>
      <w:marLeft w:val="0"/>
      <w:marRight w:val="0"/>
      <w:marTop w:val="0"/>
      <w:marBottom w:val="0"/>
      <w:divBdr>
        <w:top w:val="none" w:sz="0" w:space="0" w:color="auto"/>
        <w:left w:val="none" w:sz="0" w:space="0" w:color="auto"/>
        <w:bottom w:val="none" w:sz="0" w:space="0" w:color="auto"/>
        <w:right w:val="none" w:sz="0" w:space="0" w:color="auto"/>
      </w:divBdr>
    </w:div>
    <w:div w:id="1807626840">
      <w:bodyDiv w:val="1"/>
      <w:marLeft w:val="0"/>
      <w:marRight w:val="0"/>
      <w:marTop w:val="0"/>
      <w:marBottom w:val="0"/>
      <w:divBdr>
        <w:top w:val="none" w:sz="0" w:space="0" w:color="auto"/>
        <w:left w:val="none" w:sz="0" w:space="0" w:color="auto"/>
        <w:bottom w:val="none" w:sz="0" w:space="0" w:color="auto"/>
        <w:right w:val="none" w:sz="0" w:space="0" w:color="auto"/>
      </w:divBdr>
    </w:div>
    <w:div w:id="1899322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rg@chernogorenergo.r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1055;&#1088;&#1077;&#1076;&#1083;&#1086;&#1078;&#1077;&#1085;&#1080;&#1077;%20&#1076;&#1077;&#1083;&#1072;&#1090;&#1100;%20&#1086;&#1092;&#1077;&#1088;&#1090;&#1099;.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5D2C10C-4444-4608-93F7-C250C6452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Предложение делать оферты</Template>
  <TotalTime>4</TotalTime>
  <Pages>14</Pages>
  <Words>8678</Words>
  <Characters>49469</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USI</Company>
  <LinksUpToDate>false</LinksUpToDate>
  <CharactersWithSpaces>58031</CharactersWithSpaces>
  <SharedDoc>false</SharedDoc>
  <HLinks>
    <vt:vector size="6" baseType="variant">
      <vt:variant>
        <vt:i4>917512</vt:i4>
      </vt:variant>
      <vt:variant>
        <vt:i4>0</vt:i4>
      </vt:variant>
      <vt:variant>
        <vt:i4>0</vt:i4>
      </vt:variant>
      <vt:variant>
        <vt:i4>5</vt:i4>
      </vt:variant>
      <vt:variant>
        <vt:lpwstr>http://www.rts-tender.ru/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Чубарова Ольга Сергеевна</cp:lastModifiedBy>
  <cp:revision>6</cp:revision>
  <cp:lastPrinted>2022-03-09T10:15:00Z</cp:lastPrinted>
  <dcterms:created xsi:type="dcterms:W3CDTF">2026-03-10T06:36:00Z</dcterms:created>
  <dcterms:modified xsi:type="dcterms:W3CDTF">2026-05-19T12:12:00Z</dcterms:modified>
</cp:coreProperties>
</file>